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022E" w14:textId="6C6929DE" w:rsidR="008E17DD" w:rsidRDefault="008E17DD" w:rsidP="008E17D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#117</w:t>
      </w:r>
      <w:r>
        <w:rPr>
          <w:bCs/>
          <w:noProof w:val="0"/>
          <w:sz w:val="24"/>
          <w:szCs w:val="24"/>
          <w:lang w:val="de-DE"/>
        </w:rPr>
        <w:tab/>
      </w:r>
      <w:r w:rsidR="00AD4AE7" w:rsidRPr="00AD4AE7">
        <w:rPr>
          <w:bCs/>
          <w:noProof w:val="0"/>
          <w:sz w:val="24"/>
          <w:szCs w:val="24"/>
          <w:lang w:val="en-GB"/>
        </w:rPr>
        <w:t>R4-252157</w:t>
      </w:r>
      <w:r w:rsidR="00AD4AE7">
        <w:rPr>
          <w:bCs/>
          <w:noProof w:val="0"/>
          <w:sz w:val="24"/>
          <w:szCs w:val="24"/>
          <w:lang w:val="en-GB"/>
        </w:rPr>
        <w:t>9</w:t>
      </w:r>
    </w:p>
    <w:p w14:paraId="4A1AD2D8" w14:textId="43864FBC" w:rsidR="00B33AC8" w:rsidRDefault="008E17DD" w:rsidP="006002B1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Dallas, USA, </w:t>
      </w:r>
      <w:r>
        <w:rPr>
          <w:bCs/>
          <w:noProof w:val="0"/>
          <w:sz w:val="24"/>
          <w:szCs w:val="24"/>
          <w:lang w:val="en-GB"/>
        </w:rPr>
        <w:t>17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21</w:t>
      </w:r>
      <w:r>
        <w:rPr>
          <w:bCs/>
          <w:noProof w:val="0"/>
          <w:sz w:val="24"/>
          <w:szCs w:val="24"/>
          <w:vertAlign w:val="superscript"/>
          <w:lang w:val="en-GB"/>
        </w:rPr>
        <w:t>st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November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  <w:bookmarkEnd w:id="0"/>
    </w:p>
    <w:p w14:paraId="0217726D" w14:textId="77777777" w:rsidR="00B33AC8" w:rsidRDefault="00B33AC8" w:rsidP="00B33AC8">
      <w:pPr>
        <w:pStyle w:val="CRCoverPage"/>
        <w:rPr>
          <w:rFonts w:cs="Arial"/>
          <w:b/>
          <w:bCs/>
          <w:sz w:val="24"/>
          <w:szCs w:val="24"/>
        </w:rPr>
      </w:pPr>
    </w:p>
    <w:p w14:paraId="588D7DC9" w14:textId="293D70CA" w:rsidR="00B33AC8" w:rsidRDefault="00B33AC8" w:rsidP="00B33AC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A355C3">
        <w:rPr>
          <w:rFonts w:cs="Arial"/>
          <w:b/>
          <w:bCs/>
          <w:sz w:val="24"/>
          <w:szCs w:val="24"/>
        </w:rPr>
        <w:t>6</w:t>
      </w:r>
      <w:r w:rsidR="00CB5759">
        <w:rPr>
          <w:rFonts w:cs="Arial"/>
          <w:b/>
          <w:bCs/>
          <w:sz w:val="24"/>
          <w:szCs w:val="24"/>
        </w:rPr>
        <w:t>.</w:t>
      </w:r>
      <w:r w:rsidR="00A355C3">
        <w:rPr>
          <w:rFonts w:cs="Arial"/>
          <w:b/>
          <w:bCs/>
          <w:sz w:val="24"/>
          <w:szCs w:val="24"/>
        </w:rPr>
        <w:t>13</w:t>
      </w:r>
      <w:r w:rsidR="00CB5759">
        <w:rPr>
          <w:rFonts w:cs="Arial"/>
          <w:b/>
          <w:bCs/>
          <w:sz w:val="24"/>
          <w:szCs w:val="24"/>
        </w:rPr>
        <w:t>.</w:t>
      </w:r>
      <w:r w:rsidR="00A355C3">
        <w:rPr>
          <w:rFonts w:cs="Arial"/>
          <w:b/>
          <w:bCs/>
          <w:sz w:val="24"/>
          <w:szCs w:val="24"/>
        </w:rPr>
        <w:t>2</w:t>
      </w:r>
      <w:r w:rsidR="00CB5759">
        <w:rPr>
          <w:rFonts w:cs="Arial"/>
          <w:b/>
          <w:bCs/>
          <w:sz w:val="24"/>
          <w:szCs w:val="24"/>
        </w:rPr>
        <w:t>.</w:t>
      </w:r>
      <w:r w:rsidR="00A355C3">
        <w:rPr>
          <w:rFonts w:cs="Arial"/>
          <w:b/>
          <w:bCs/>
          <w:sz w:val="24"/>
          <w:szCs w:val="24"/>
        </w:rPr>
        <w:t>2</w:t>
      </w:r>
    </w:p>
    <w:p w14:paraId="30E02942" w14:textId="2D86492D" w:rsidR="00E128F2" w:rsidRPr="001E5981" w:rsidRDefault="0034111C" w:rsidP="0032346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215EF0A9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D914BB">
        <w:rPr>
          <w:rFonts w:ascii="Arial" w:hAnsi="Arial" w:cs="Arial"/>
          <w:b/>
          <w:sz w:val="24"/>
          <w:szCs w:val="24"/>
          <w:lang w:val="en-US"/>
        </w:rPr>
        <w:t xml:space="preserve">existing 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BS RF </w:t>
      </w:r>
      <w:r w:rsidR="004F4DC1">
        <w:rPr>
          <w:rFonts w:ascii="Arial" w:hAnsi="Arial" w:cs="Arial"/>
          <w:b/>
          <w:sz w:val="24"/>
          <w:szCs w:val="24"/>
          <w:lang w:val="en-US"/>
        </w:rPr>
        <w:t>T</w:t>
      </w:r>
      <w:r w:rsidR="0096710D">
        <w:rPr>
          <w:rFonts w:ascii="Arial" w:hAnsi="Arial" w:cs="Arial"/>
          <w:b/>
          <w:sz w:val="24"/>
          <w:szCs w:val="24"/>
          <w:lang w:val="en-US"/>
        </w:rPr>
        <w:t>X</w:t>
      </w:r>
      <w:r w:rsidR="004F4DC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A33ABEB" w14:textId="07A1DAAA" w:rsidR="00F01F2A" w:rsidRPr="00FD7206" w:rsidRDefault="00FD7206" w:rsidP="00FD7206">
      <w:r>
        <w:t>A Way Forward was agreed in RAN4#11</w:t>
      </w:r>
      <w:r w:rsidR="003C6DCD">
        <w:t>6</w:t>
      </w:r>
      <w:r w:rsidR="0012715F">
        <w:t>bis</w:t>
      </w:r>
      <w:r w:rsidR="008612E1">
        <w:t xml:space="preserve"> [1]</w:t>
      </w:r>
      <w:r w:rsidR="007A2027">
        <w:t xml:space="preserve"> </w:t>
      </w:r>
      <w:r>
        <w:t xml:space="preserve">regarding evolution of NR duplex operation. </w:t>
      </w:r>
      <w:r w:rsidR="0012715F">
        <w:t>There were some agreements made that have impact on the BS RF requirements for SBFD operation. The core part agreements are needed to be implement</w:t>
      </w:r>
      <w:r w:rsidR="00D914BB">
        <w:t>ed</w:t>
      </w:r>
      <w:r w:rsidR="0012715F">
        <w:t xml:space="preserve"> to the performance part of the specification. </w:t>
      </w:r>
      <w:r w:rsidR="00976632">
        <w:t>Below is Nokia’s view of the</w:t>
      </w:r>
      <w:r w:rsidR="00D914BB">
        <w:t xml:space="preserve"> existing</w:t>
      </w:r>
      <w:r w:rsidR="00976632">
        <w:t xml:space="preserve"> BS RF TX requirements for SBFD operation.</w:t>
      </w:r>
    </w:p>
    <w:p w14:paraId="2FB701C9" w14:textId="25088A34" w:rsidR="00D00BB4" w:rsidRDefault="00A125E8" w:rsidP="00D00BB4">
      <w:pPr>
        <w:pStyle w:val="Heading1"/>
      </w:pPr>
      <w:bookmarkStart w:id="2" w:name="_Hlk510705081"/>
      <w:r>
        <w:t>Discussion</w:t>
      </w:r>
    </w:p>
    <w:p w14:paraId="6C2055AF" w14:textId="07C7956E" w:rsidR="00C83215" w:rsidRDefault="00C83215" w:rsidP="00FD7206">
      <w:pPr>
        <w:pStyle w:val="Heading2"/>
      </w:pPr>
      <w:r>
        <w:t>Work-split for CRs drafting</w:t>
      </w:r>
    </w:p>
    <w:p w14:paraId="1AC89A58" w14:textId="77777777" w:rsidR="00C83215" w:rsidRDefault="00C83215" w:rsidP="00C83215">
      <w:r>
        <w:t>The following work split was agreed during RAN4#116bis regarding the CRs drafting:</w:t>
      </w:r>
    </w:p>
    <w:tbl>
      <w:tblPr>
        <w:tblStyle w:val="TableGrid1"/>
        <w:tblW w:w="9742" w:type="dxa"/>
        <w:tblLook w:val="04A0" w:firstRow="1" w:lastRow="0" w:firstColumn="1" w:lastColumn="0" w:noHBand="0" w:noVBand="1"/>
      </w:tblPr>
      <w:tblGrid>
        <w:gridCol w:w="3548"/>
        <w:gridCol w:w="3089"/>
        <w:gridCol w:w="3105"/>
      </w:tblGrid>
      <w:tr w:rsidR="00C83215" w14:paraId="6C9F6105" w14:textId="77777777" w:rsidTr="008F4CA9">
        <w:tc>
          <w:tcPr>
            <w:tcW w:w="3548" w:type="dxa"/>
          </w:tcPr>
          <w:p w14:paraId="1CD5EAF4" w14:textId="77777777" w:rsidR="00C83215" w:rsidRPr="003356F4" w:rsidRDefault="00C83215" w:rsidP="008F4CA9">
            <w:pPr>
              <w:jc w:val="center"/>
              <w:rPr>
                <w:b/>
                <w:bCs/>
                <w:lang w:val="sv-SE" w:eastAsia="zh-CN"/>
              </w:rPr>
            </w:pPr>
            <w:r w:rsidRPr="003356F4">
              <w:rPr>
                <w:b/>
                <w:bCs/>
                <w:lang w:val="sv-SE" w:eastAsia="zh-CN"/>
              </w:rPr>
              <w:t>Content for both 38.141-1 and 38.141-2</w:t>
            </w:r>
          </w:p>
        </w:tc>
        <w:tc>
          <w:tcPr>
            <w:tcW w:w="3089" w:type="dxa"/>
          </w:tcPr>
          <w:p w14:paraId="55A342F8" w14:textId="77777777" w:rsidR="00C83215" w:rsidRPr="003356F4" w:rsidRDefault="00C83215" w:rsidP="008F4CA9">
            <w:pPr>
              <w:jc w:val="center"/>
              <w:rPr>
                <w:b/>
                <w:bCs/>
                <w:lang w:val="sv-SE" w:eastAsia="zh-CN"/>
              </w:rPr>
            </w:pPr>
            <w:r w:rsidRPr="003356F4">
              <w:rPr>
                <w:b/>
                <w:bCs/>
                <w:lang w:val="sv-SE" w:eastAsia="zh-CN"/>
              </w:rPr>
              <w:t>Current/ New clauses</w:t>
            </w:r>
          </w:p>
        </w:tc>
        <w:tc>
          <w:tcPr>
            <w:tcW w:w="3105" w:type="dxa"/>
          </w:tcPr>
          <w:p w14:paraId="734D0400" w14:textId="77777777" w:rsidR="00C83215" w:rsidRPr="003356F4" w:rsidRDefault="00C83215" w:rsidP="008F4CA9">
            <w:pPr>
              <w:jc w:val="center"/>
              <w:rPr>
                <w:b/>
                <w:bCs/>
                <w:lang w:val="sv-SE" w:eastAsia="zh-CN"/>
              </w:rPr>
            </w:pPr>
            <w:r w:rsidRPr="003356F4">
              <w:rPr>
                <w:b/>
                <w:bCs/>
                <w:lang w:val="sv-SE" w:eastAsia="zh-CN"/>
              </w:rPr>
              <w:t>Responsible company</w:t>
            </w:r>
          </w:p>
        </w:tc>
      </w:tr>
      <w:tr w:rsidR="00C83215" w:rsidRPr="00CF215D" w14:paraId="5F1A940E" w14:textId="77777777" w:rsidTr="008F4CA9">
        <w:tc>
          <w:tcPr>
            <w:tcW w:w="3548" w:type="dxa"/>
          </w:tcPr>
          <w:p w14:paraId="3959E1BF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References</w:t>
            </w:r>
          </w:p>
          <w:p w14:paraId="483629A3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Defintions, symbols and abbreviations</w:t>
            </w:r>
          </w:p>
          <w:p w14:paraId="60E83678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Operating bands and channel arrangement</w:t>
            </w:r>
          </w:p>
        </w:tc>
        <w:tc>
          <w:tcPr>
            <w:tcW w:w="3089" w:type="dxa"/>
          </w:tcPr>
          <w:p w14:paraId="477E74C8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2, 3, 5</w:t>
            </w:r>
          </w:p>
        </w:tc>
        <w:tc>
          <w:tcPr>
            <w:tcW w:w="3105" w:type="dxa"/>
          </w:tcPr>
          <w:p w14:paraId="5952F8AB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CATT</w:t>
            </w:r>
          </w:p>
        </w:tc>
      </w:tr>
      <w:tr w:rsidR="00C83215" w:rsidRPr="00CF215D" w14:paraId="791700DD" w14:textId="77777777" w:rsidTr="008F4CA9">
        <w:tc>
          <w:tcPr>
            <w:tcW w:w="3548" w:type="dxa"/>
          </w:tcPr>
          <w:p w14:paraId="19AED86C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General conducted and radiated test conditions and declarations</w:t>
            </w:r>
          </w:p>
        </w:tc>
        <w:tc>
          <w:tcPr>
            <w:tcW w:w="3089" w:type="dxa"/>
          </w:tcPr>
          <w:p w14:paraId="63B159F5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4</w:t>
            </w:r>
          </w:p>
        </w:tc>
        <w:tc>
          <w:tcPr>
            <w:tcW w:w="3105" w:type="dxa"/>
          </w:tcPr>
          <w:p w14:paraId="25D50B16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Ericsson</w:t>
            </w:r>
          </w:p>
        </w:tc>
      </w:tr>
      <w:tr w:rsidR="00C83215" w:rsidRPr="00CF215D" w14:paraId="5AD2FA9B" w14:textId="77777777" w:rsidTr="008F4CA9">
        <w:tc>
          <w:tcPr>
            <w:tcW w:w="3548" w:type="dxa"/>
          </w:tcPr>
          <w:p w14:paraId="02890F22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Transmitter characteristics</w:t>
            </w:r>
          </w:p>
          <w:p w14:paraId="5F162DBE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General</w:t>
            </w:r>
          </w:p>
          <w:p w14:paraId="70E5BA2C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Base station output power</w:t>
            </w:r>
          </w:p>
          <w:p w14:paraId="38242D42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Output power dynamics</w:t>
            </w:r>
          </w:p>
          <w:p w14:paraId="5EE91FCE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 ON/ OFF power</w:t>
            </w:r>
          </w:p>
        </w:tc>
        <w:tc>
          <w:tcPr>
            <w:tcW w:w="3089" w:type="dxa"/>
          </w:tcPr>
          <w:p w14:paraId="30761214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Old clauses: 6.1 to 6.4</w:t>
            </w:r>
          </w:p>
          <w:p w14:paraId="3CA066DA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105" w:type="dxa"/>
          </w:tcPr>
          <w:p w14:paraId="70968E03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Samsung</w:t>
            </w:r>
          </w:p>
        </w:tc>
      </w:tr>
      <w:tr w:rsidR="00C83215" w:rsidRPr="00CF215D" w14:paraId="4F642289" w14:textId="77777777" w:rsidTr="008F4CA9">
        <w:tc>
          <w:tcPr>
            <w:tcW w:w="3548" w:type="dxa"/>
          </w:tcPr>
          <w:p w14:paraId="6AE4ED57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Transmitter characteristics</w:t>
            </w:r>
          </w:p>
          <w:p w14:paraId="6B72050F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Transmitted signal quality</w:t>
            </w:r>
          </w:p>
          <w:p w14:paraId="1039045E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Unwanted emissions</w:t>
            </w:r>
          </w:p>
          <w:p w14:paraId="76693D9F" w14:textId="77777777" w:rsidR="00C83215" w:rsidRPr="003356F4" w:rsidRDefault="00C83215" w:rsidP="00C8321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Transmitted intermodulation</w:t>
            </w:r>
          </w:p>
        </w:tc>
        <w:tc>
          <w:tcPr>
            <w:tcW w:w="3089" w:type="dxa"/>
          </w:tcPr>
          <w:p w14:paraId="3E6DF4CC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 xml:space="preserve">Old clauses: 6.5 to 6.7 </w:t>
            </w:r>
          </w:p>
          <w:p w14:paraId="1B550FA7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9.5 to 9.7</w:t>
            </w:r>
          </w:p>
          <w:p w14:paraId="29462F78" w14:textId="77777777" w:rsidR="00C83215" w:rsidRPr="003356F4" w:rsidRDefault="00C83215" w:rsidP="008F4CA9">
            <w:pPr>
              <w:rPr>
                <w:lang w:val="en-US" w:eastAsia="zh-CN"/>
              </w:rPr>
            </w:pPr>
          </w:p>
        </w:tc>
        <w:tc>
          <w:tcPr>
            <w:tcW w:w="3105" w:type="dxa"/>
          </w:tcPr>
          <w:p w14:paraId="0497D21C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Nokia</w:t>
            </w:r>
          </w:p>
        </w:tc>
      </w:tr>
      <w:tr w:rsidR="00C83215" w:rsidRPr="00CF215D" w14:paraId="06423552" w14:textId="77777777" w:rsidTr="008F4CA9">
        <w:tc>
          <w:tcPr>
            <w:tcW w:w="3548" w:type="dxa"/>
          </w:tcPr>
          <w:p w14:paraId="4F8DBB9C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Receiver characteristics</w:t>
            </w:r>
          </w:p>
          <w:p w14:paraId="0B632159" w14:textId="77777777" w:rsidR="00C83215" w:rsidRPr="003356F4" w:rsidRDefault="00C83215" w:rsidP="00C83215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lastRenderedPageBreak/>
              <w:t>General</w:t>
            </w:r>
          </w:p>
          <w:p w14:paraId="7503065B" w14:textId="77777777" w:rsidR="00C83215" w:rsidRPr="003356F4" w:rsidRDefault="00C83215" w:rsidP="00C83215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Reference sensitivity level</w:t>
            </w:r>
          </w:p>
          <w:p w14:paraId="1017C5A6" w14:textId="77777777" w:rsidR="00C83215" w:rsidRPr="003356F4" w:rsidRDefault="00C83215" w:rsidP="00C83215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Dynamic range</w:t>
            </w:r>
          </w:p>
          <w:p w14:paraId="7B063D0E" w14:textId="77777777" w:rsidR="00C83215" w:rsidRPr="003356F4" w:rsidRDefault="00C83215" w:rsidP="00C83215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In-band selectivity and blocking</w:t>
            </w:r>
          </w:p>
        </w:tc>
        <w:tc>
          <w:tcPr>
            <w:tcW w:w="3089" w:type="dxa"/>
          </w:tcPr>
          <w:p w14:paraId="3961346D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Old clauses: 6.1 to 6.4</w:t>
            </w:r>
          </w:p>
          <w:p w14:paraId="61251AA1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New potential clauses to align how it was done with Core specs: 9.1 to 9.4</w:t>
            </w:r>
          </w:p>
        </w:tc>
        <w:tc>
          <w:tcPr>
            <w:tcW w:w="3105" w:type="dxa"/>
          </w:tcPr>
          <w:p w14:paraId="677B74F1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Huawei</w:t>
            </w:r>
          </w:p>
        </w:tc>
      </w:tr>
      <w:tr w:rsidR="00C83215" w:rsidRPr="00CF215D" w14:paraId="00D3F6E3" w14:textId="77777777" w:rsidTr="008F4CA9">
        <w:tc>
          <w:tcPr>
            <w:tcW w:w="3548" w:type="dxa"/>
          </w:tcPr>
          <w:p w14:paraId="35043041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Receiver characteristics</w:t>
            </w:r>
          </w:p>
          <w:p w14:paraId="7CBC008E" w14:textId="77777777" w:rsidR="00C83215" w:rsidRPr="003356F4" w:rsidRDefault="00C83215" w:rsidP="00C83215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Out of band blocking</w:t>
            </w:r>
          </w:p>
          <w:p w14:paraId="536E4AB6" w14:textId="77777777" w:rsidR="00C83215" w:rsidRPr="003356F4" w:rsidRDefault="00C83215" w:rsidP="00C83215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Receiver spurious emissions</w:t>
            </w:r>
          </w:p>
          <w:p w14:paraId="4934FD29" w14:textId="77777777" w:rsidR="00C83215" w:rsidRPr="003356F4" w:rsidRDefault="00C83215" w:rsidP="00C83215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Receiver intermodulation</w:t>
            </w:r>
          </w:p>
          <w:p w14:paraId="10E0EDF5" w14:textId="77777777" w:rsidR="00C83215" w:rsidRPr="003356F4" w:rsidRDefault="00C83215" w:rsidP="00C83215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In-channel selectivity</w:t>
            </w:r>
          </w:p>
        </w:tc>
        <w:tc>
          <w:tcPr>
            <w:tcW w:w="3089" w:type="dxa"/>
          </w:tcPr>
          <w:p w14:paraId="20157E3D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Old clauses: 6.5 to 6.8</w:t>
            </w:r>
          </w:p>
          <w:p w14:paraId="7398A068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9.5 to 9.8</w:t>
            </w:r>
          </w:p>
        </w:tc>
        <w:tc>
          <w:tcPr>
            <w:tcW w:w="3105" w:type="dxa"/>
          </w:tcPr>
          <w:p w14:paraId="414EA31A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ZTE</w:t>
            </w:r>
          </w:p>
        </w:tc>
      </w:tr>
      <w:tr w:rsidR="00C83215" w:rsidRPr="00CF215D" w14:paraId="11D64677" w14:textId="77777777" w:rsidTr="008F4CA9">
        <w:tc>
          <w:tcPr>
            <w:tcW w:w="3548" w:type="dxa"/>
          </w:tcPr>
          <w:p w14:paraId="5EB31F28" w14:textId="77777777" w:rsidR="00C83215" w:rsidRPr="003356F4" w:rsidRDefault="00C83215" w:rsidP="008F4CA9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Big CR 38.141-1 and 38.141-2</w:t>
            </w:r>
          </w:p>
        </w:tc>
        <w:tc>
          <w:tcPr>
            <w:tcW w:w="3089" w:type="dxa"/>
          </w:tcPr>
          <w:p w14:paraId="18BF2052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</w:p>
        </w:tc>
        <w:tc>
          <w:tcPr>
            <w:tcW w:w="3105" w:type="dxa"/>
          </w:tcPr>
          <w:p w14:paraId="7747A01C" w14:textId="77777777" w:rsidR="00C83215" w:rsidRPr="003356F4" w:rsidRDefault="00C83215" w:rsidP="008F4CA9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Moderator (Ericsson)</w:t>
            </w:r>
          </w:p>
        </w:tc>
      </w:tr>
    </w:tbl>
    <w:p w14:paraId="6459F31C" w14:textId="77777777" w:rsidR="00C83215" w:rsidRPr="003F2FCA" w:rsidRDefault="00C83215" w:rsidP="00C83215"/>
    <w:p w14:paraId="1A4C29B4" w14:textId="097A6652" w:rsidR="00A423EE" w:rsidRDefault="0059553B" w:rsidP="00C83215">
      <w:pPr>
        <w:rPr>
          <w:lang w:val="en-US"/>
        </w:rPr>
      </w:pPr>
      <w:r>
        <w:t>The list above is</w:t>
      </w:r>
      <w:r w:rsidR="00A423EE">
        <w:t xml:space="preserve"> missing the transient period between SBFD and non-SBFD operation, </w:t>
      </w:r>
      <w:r w:rsidR="00A423EE">
        <w:rPr>
          <w:lang w:val="en-US"/>
        </w:rPr>
        <w:t xml:space="preserve">which needs to be introduced to the conformance specifications aligned with the core specification. Below one can find what has </w:t>
      </w:r>
      <w:proofErr w:type="gramStart"/>
      <w:r w:rsidR="00A423EE">
        <w:rPr>
          <w:lang w:val="en-US"/>
        </w:rPr>
        <w:t>been currently</w:t>
      </w:r>
      <w:proofErr w:type="gramEnd"/>
      <w:r w:rsidR="00A423EE">
        <w:rPr>
          <w:lang w:val="en-US"/>
        </w:rPr>
        <w:t xml:space="preserve"> agreed for the core specification for conducted transient period between SBFD and non-SBFD operation:</w:t>
      </w:r>
    </w:p>
    <w:p w14:paraId="2528ED38" w14:textId="77777777" w:rsidR="00A423EE" w:rsidRPr="00127753" w:rsidRDefault="00A423EE" w:rsidP="00A423EE">
      <w:pPr>
        <w:pStyle w:val="Heading3"/>
        <w:numPr>
          <w:ilvl w:val="0"/>
          <w:numId w:val="0"/>
        </w:numPr>
      </w:pPr>
      <w:bookmarkStart w:id="3" w:name="_Toc212538286"/>
      <w:r w:rsidRPr="00127753">
        <w:t>12.2.8</w:t>
      </w:r>
      <w:r w:rsidRPr="00127753">
        <w:tab/>
        <w:t>Transient period between SBFD and non-SBFD operation</w:t>
      </w:r>
      <w:bookmarkEnd w:id="3"/>
    </w:p>
    <w:p w14:paraId="2E21528A" w14:textId="77777777" w:rsidR="00A423EE" w:rsidRPr="00127753" w:rsidRDefault="00A423EE" w:rsidP="00A423EE">
      <w:pPr>
        <w:pStyle w:val="Heading4"/>
        <w:numPr>
          <w:ilvl w:val="0"/>
          <w:numId w:val="0"/>
        </w:numPr>
      </w:pPr>
      <w:bookmarkStart w:id="4" w:name="_Toc212538287"/>
      <w:r w:rsidRPr="00127753">
        <w:t>12.2.8.1</w:t>
      </w:r>
      <w:r w:rsidRPr="00127753">
        <w:tab/>
        <w:t>General</w:t>
      </w:r>
      <w:bookmarkEnd w:id="4"/>
    </w:p>
    <w:p w14:paraId="4F683FC3" w14:textId="77777777" w:rsidR="00A423EE" w:rsidRPr="00127753" w:rsidRDefault="00A423EE" w:rsidP="00A423EE">
      <w:r w:rsidRPr="00127753">
        <w:rPr>
          <w:i/>
          <w:lang w:eastAsia="zh-CN"/>
        </w:rPr>
        <w:t>T</w:t>
      </w:r>
      <w:r w:rsidRPr="00127753">
        <w:rPr>
          <w:i/>
        </w:rPr>
        <w:t>ransmitter transient period</w:t>
      </w:r>
      <w:r w:rsidRPr="00127753">
        <w:t xml:space="preserve"> </w:t>
      </w:r>
      <w:r w:rsidRPr="00127753">
        <w:rPr>
          <w:i/>
          <w:iCs/>
        </w:rPr>
        <w:t>between SBFD and non-SBFD operation</w:t>
      </w:r>
      <w:r w:rsidRPr="00127753">
        <w:t xml:space="preserve"> </w:t>
      </w:r>
      <w:r w:rsidRPr="00127753">
        <w:rPr>
          <w:lang w:eastAsia="zh-CN"/>
        </w:rPr>
        <w:t>requirements</w:t>
      </w:r>
      <w:r w:rsidRPr="00127753">
        <w:t xml:space="preserve"> apply only to SBFD-capable BS.</w:t>
      </w:r>
    </w:p>
    <w:p w14:paraId="6D630E8D" w14:textId="77777777" w:rsidR="00A423EE" w:rsidRPr="00127753" w:rsidRDefault="00A423EE" w:rsidP="00A423EE">
      <w:r w:rsidRPr="00127753">
        <w:t xml:space="preserve">The </w:t>
      </w:r>
      <w:r w:rsidRPr="00127753">
        <w:rPr>
          <w:i/>
        </w:rPr>
        <w:t xml:space="preserve">transmitter transient period </w:t>
      </w:r>
      <w:r w:rsidRPr="00127753">
        <w:rPr>
          <w:i/>
          <w:iCs/>
        </w:rPr>
        <w:t>between SBFD and non-SBFD operation</w:t>
      </w:r>
      <w:r w:rsidRPr="00127753">
        <w:t xml:space="preserve"> is the </w:t>
      </w:r>
      <w:proofErr w:type="gramStart"/>
      <w:r w:rsidRPr="00127753">
        <w:t>time period</w:t>
      </w:r>
      <w:proofErr w:type="gramEnd"/>
      <w:r w:rsidRPr="00127753">
        <w:t xml:space="preserve"> during which the transmitter is changing from the </w:t>
      </w:r>
      <w:r w:rsidRPr="00127753">
        <w:rPr>
          <w:i/>
        </w:rPr>
        <w:t xml:space="preserve">transmitter OFF period </w:t>
      </w:r>
      <w:r w:rsidRPr="00127753">
        <w:t xml:space="preserve">to the </w:t>
      </w:r>
      <w:r w:rsidRPr="00127753">
        <w:rPr>
          <w:i/>
        </w:rPr>
        <w:t>transmitter ON period</w:t>
      </w:r>
      <w:r w:rsidRPr="00127753">
        <w:t xml:space="preserve"> or vice versa. The </w:t>
      </w:r>
      <w:r w:rsidRPr="00127753">
        <w:rPr>
          <w:i/>
        </w:rPr>
        <w:t>transmitter transient period</w:t>
      </w:r>
      <w:r w:rsidRPr="00127753">
        <w:t xml:space="preserve"> </w:t>
      </w:r>
      <w:r w:rsidRPr="00127753">
        <w:rPr>
          <w:i/>
          <w:iCs/>
        </w:rPr>
        <w:t>between SBFD and non-SBFD operation</w:t>
      </w:r>
      <w:r w:rsidRPr="00127753">
        <w:t xml:space="preserve"> is illustrated in figure 12.2.8.1-1.</w:t>
      </w:r>
    </w:p>
    <w:p w14:paraId="0C323AF3" w14:textId="77777777" w:rsidR="00A423EE" w:rsidRPr="00127753" w:rsidRDefault="00A423EE" w:rsidP="00A423EE">
      <w:r w:rsidRPr="00127753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941D521" wp14:editId="1D9A416F">
                <wp:extent cx="5967097" cy="2980102"/>
                <wp:effectExtent l="0" t="0" r="14605" b="10795"/>
                <wp:docPr id="510743726" name="Canvas 510743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3934373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5902962" y="2719752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9727E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27709139" name="Freeform 65"/>
                        <wps:cNvSpPr>
                          <a:spLocks noEditPoints="1"/>
                        </wps:cNvSpPr>
                        <wps:spPr bwMode="auto">
                          <a:xfrm>
                            <a:off x="968165" y="1534146"/>
                            <a:ext cx="4573941" cy="8900"/>
                          </a:xfrm>
                          <a:custGeom>
                            <a:avLst/>
                            <a:gdLst>
                              <a:gd name="T0" fmla="*/ 12502471 w 25050"/>
                              <a:gd name="T1" fmla="*/ 0 h 50"/>
                              <a:gd name="T2" fmla="*/ 29172249 w 25050"/>
                              <a:gd name="T3" fmla="*/ 0 h 50"/>
                              <a:gd name="T4" fmla="*/ 41674719 w 25050"/>
                              <a:gd name="T5" fmla="*/ 791210 h 50"/>
                              <a:gd name="T6" fmla="*/ 52510121 w 25050"/>
                              <a:gd name="T7" fmla="*/ 1582420 h 50"/>
                              <a:gd name="T8" fmla="*/ 59178032 w 25050"/>
                              <a:gd name="T9" fmla="*/ 1582420 h 50"/>
                              <a:gd name="T10" fmla="*/ 70013434 w 25050"/>
                              <a:gd name="T11" fmla="*/ 791210 h 50"/>
                              <a:gd name="T12" fmla="*/ 82515904 w 25050"/>
                              <a:gd name="T13" fmla="*/ 0 h 50"/>
                              <a:gd name="T14" fmla="*/ 105853594 w 25050"/>
                              <a:gd name="T15" fmla="*/ 0 h 50"/>
                              <a:gd name="T16" fmla="*/ 122523554 w 25050"/>
                              <a:gd name="T17" fmla="*/ 0 h 50"/>
                              <a:gd name="T18" fmla="*/ 135026025 w 25050"/>
                              <a:gd name="T19" fmla="*/ 791210 h 50"/>
                              <a:gd name="T20" fmla="*/ 145861426 w 25050"/>
                              <a:gd name="T21" fmla="*/ 1582420 h 50"/>
                              <a:gd name="T22" fmla="*/ 152529338 w 25050"/>
                              <a:gd name="T23" fmla="*/ 1582420 h 50"/>
                              <a:gd name="T24" fmla="*/ 163364739 w 25050"/>
                              <a:gd name="T25" fmla="*/ 791210 h 50"/>
                              <a:gd name="T26" fmla="*/ 175867210 w 25050"/>
                              <a:gd name="T27" fmla="*/ 0 h 50"/>
                              <a:gd name="T28" fmla="*/ 199204899 w 25050"/>
                              <a:gd name="T29" fmla="*/ 0 h 50"/>
                              <a:gd name="T30" fmla="*/ 215874860 w 25050"/>
                              <a:gd name="T31" fmla="*/ 0 h 50"/>
                              <a:gd name="T32" fmla="*/ 228377148 w 25050"/>
                              <a:gd name="T33" fmla="*/ 791210 h 50"/>
                              <a:gd name="T34" fmla="*/ 239212732 w 25050"/>
                              <a:gd name="T35" fmla="*/ 1582420 h 50"/>
                              <a:gd name="T36" fmla="*/ 245880643 w 25050"/>
                              <a:gd name="T37" fmla="*/ 1582420 h 50"/>
                              <a:gd name="T38" fmla="*/ 256716045 w 25050"/>
                              <a:gd name="T39" fmla="*/ 791210 h 50"/>
                              <a:gd name="T40" fmla="*/ 269218333 w 25050"/>
                              <a:gd name="T41" fmla="*/ 0 h 50"/>
                              <a:gd name="T42" fmla="*/ 292556205 w 25050"/>
                              <a:gd name="T43" fmla="*/ 0 h 50"/>
                              <a:gd name="T44" fmla="*/ 309226166 w 25050"/>
                              <a:gd name="T45" fmla="*/ 0 h 50"/>
                              <a:gd name="T46" fmla="*/ 321728454 w 25050"/>
                              <a:gd name="T47" fmla="*/ 791210 h 50"/>
                              <a:gd name="T48" fmla="*/ 332563855 w 25050"/>
                              <a:gd name="T49" fmla="*/ 1582420 h 50"/>
                              <a:gd name="T50" fmla="*/ 339231949 w 25050"/>
                              <a:gd name="T51" fmla="*/ 1582420 h 50"/>
                              <a:gd name="T52" fmla="*/ 350067350 w 25050"/>
                              <a:gd name="T53" fmla="*/ 791210 h 50"/>
                              <a:gd name="T54" fmla="*/ 362569638 w 25050"/>
                              <a:gd name="T55" fmla="*/ 0 h 50"/>
                              <a:gd name="T56" fmla="*/ 385907511 w 25050"/>
                              <a:gd name="T57" fmla="*/ 0 h 50"/>
                              <a:gd name="T58" fmla="*/ 402577471 w 25050"/>
                              <a:gd name="T59" fmla="*/ 0 h 50"/>
                              <a:gd name="T60" fmla="*/ 415079759 w 25050"/>
                              <a:gd name="T61" fmla="*/ 791210 h 50"/>
                              <a:gd name="T62" fmla="*/ 425915161 w 25050"/>
                              <a:gd name="T63" fmla="*/ 1582420 h 50"/>
                              <a:gd name="T64" fmla="*/ 432583072 w 25050"/>
                              <a:gd name="T65" fmla="*/ 1582420 h 50"/>
                              <a:gd name="T66" fmla="*/ 443418656 w 25050"/>
                              <a:gd name="T67" fmla="*/ 791210 h 50"/>
                              <a:gd name="T68" fmla="*/ 455920944 w 25050"/>
                              <a:gd name="T69" fmla="*/ 0 h 50"/>
                              <a:gd name="T70" fmla="*/ 479258816 w 25050"/>
                              <a:gd name="T71" fmla="*/ 0 h 50"/>
                              <a:gd name="T72" fmla="*/ 495928594 w 25050"/>
                              <a:gd name="T73" fmla="*/ 0 h 50"/>
                              <a:gd name="T74" fmla="*/ 508431065 w 25050"/>
                              <a:gd name="T75" fmla="*/ 791210 h 50"/>
                              <a:gd name="T76" fmla="*/ 519266466 w 25050"/>
                              <a:gd name="T77" fmla="*/ 1582420 h 50"/>
                              <a:gd name="T78" fmla="*/ 525934378 w 25050"/>
                              <a:gd name="T79" fmla="*/ 1582420 h 50"/>
                              <a:gd name="T80" fmla="*/ 536769779 w 25050"/>
                              <a:gd name="T81" fmla="*/ 791210 h 50"/>
                              <a:gd name="T82" fmla="*/ 549272250 w 25050"/>
                              <a:gd name="T83" fmla="*/ 0 h 50"/>
                              <a:gd name="T84" fmla="*/ 572610122 w 25050"/>
                              <a:gd name="T85" fmla="*/ 0 h 50"/>
                              <a:gd name="T86" fmla="*/ 589279900 w 25050"/>
                              <a:gd name="T87" fmla="*/ 0 h 50"/>
                              <a:gd name="T88" fmla="*/ 601782371 w 25050"/>
                              <a:gd name="T89" fmla="*/ 791210 h 50"/>
                              <a:gd name="T90" fmla="*/ 612617772 w 25050"/>
                              <a:gd name="T91" fmla="*/ 1582420 h 50"/>
                              <a:gd name="T92" fmla="*/ 619285683 w 25050"/>
                              <a:gd name="T93" fmla="*/ 1582420 h 50"/>
                              <a:gd name="T94" fmla="*/ 630121085 w 25050"/>
                              <a:gd name="T95" fmla="*/ 791210 h 50"/>
                              <a:gd name="T96" fmla="*/ 642623555 w 25050"/>
                              <a:gd name="T97" fmla="*/ 0 h 50"/>
                              <a:gd name="T98" fmla="*/ 665961427 w 25050"/>
                              <a:gd name="T99" fmla="*/ 0 h 50"/>
                              <a:gd name="T100" fmla="*/ 682631206 w 25050"/>
                              <a:gd name="T101" fmla="*/ 0 h 50"/>
                              <a:gd name="T102" fmla="*/ 695133676 w 25050"/>
                              <a:gd name="T103" fmla="*/ 791210 h 50"/>
                              <a:gd name="T104" fmla="*/ 705969078 w 25050"/>
                              <a:gd name="T105" fmla="*/ 1582420 h 50"/>
                              <a:gd name="T106" fmla="*/ 712636989 w 25050"/>
                              <a:gd name="T107" fmla="*/ 1582420 h 50"/>
                              <a:gd name="T108" fmla="*/ 723472390 w 25050"/>
                              <a:gd name="T109" fmla="*/ 791210 h 50"/>
                              <a:gd name="T110" fmla="*/ 735974861 w 25050"/>
                              <a:gd name="T111" fmla="*/ 0 h 50"/>
                              <a:gd name="T112" fmla="*/ 759312550 w 25050"/>
                              <a:gd name="T113" fmla="*/ 0 h 50"/>
                              <a:gd name="T114" fmla="*/ 775982511 w 25050"/>
                              <a:gd name="T115" fmla="*/ 0 h 50"/>
                              <a:gd name="T116" fmla="*/ 788484982 w 25050"/>
                              <a:gd name="T117" fmla="*/ 791210 h 50"/>
                              <a:gd name="T118" fmla="*/ 799320383 w 25050"/>
                              <a:gd name="T119" fmla="*/ 1582420 h 50"/>
                              <a:gd name="T120" fmla="*/ 805988295 w 25050"/>
                              <a:gd name="T121" fmla="*/ 1582420 h 50"/>
                              <a:gd name="T122" fmla="*/ 816823696 w 25050"/>
                              <a:gd name="T123" fmla="*/ 791210 h 50"/>
                              <a:gd name="T124" fmla="*/ 829326167 w 25050"/>
                              <a:gd name="T125" fmla="*/ 0 h 5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7282982" name="Freeform 66"/>
                        <wps:cNvSpPr>
                          <a:spLocks noEditPoints="1"/>
                        </wps:cNvSpPr>
                        <wps:spPr bwMode="auto">
                          <a:xfrm>
                            <a:off x="939564" y="1867556"/>
                            <a:ext cx="4689542" cy="73002"/>
                          </a:xfrm>
                          <a:custGeom>
                            <a:avLst/>
                            <a:gdLst>
                              <a:gd name="T0" fmla="*/ 1133854 w 25680"/>
                              <a:gd name="T1" fmla="*/ 5430984 h 400"/>
                              <a:gd name="T2" fmla="*/ 845261640 w 25680"/>
                              <a:gd name="T3" fmla="*/ 5530814 h 400"/>
                              <a:gd name="T4" fmla="*/ 846395494 w 25680"/>
                              <a:gd name="T5" fmla="*/ 6663805 h 400"/>
                              <a:gd name="T6" fmla="*/ 845261640 w 25680"/>
                              <a:gd name="T7" fmla="*/ 7763215 h 400"/>
                              <a:gd name="T8" fmla="*/ 1133854 w 25680"/>
                              <a:gd name="T9" fmla="*/ 7663202 h 400"/>
                              <a:gd name="T10" fmla="*/ 0 w 25680"/>
                              <a:gd name="T11" fmla="*/ 6530394 h 400"/>
                              <a:gd name="T12" fmla="*/ 1133854 w 25680"/>
                              <a:gd name="T13" fmla="*/ 5430984 h 400"/>
                              <a:gd name="T14" fmla="*/ 843027351 w 25680"/>
                              <a:gd name="T15" fmla="*/ 0 h 400"/>
                              <a:gd name="T16" fmla="*/ 856366432 w 25680"/>
                              <a:gd name="T17" fmla="*/ 6663805 h 400"/>
                              <a:gd name="T18" fmla="*/ 843027351 w 25680"/>
                              <a:gd name="T19" fmla="*/ 13327428 h 400"/>
                              <a:gd name="T20" fmla="*/ 843027351 w 25680"/>
                              <a:gd name="T21" fmla="*/ 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7654757" name="Freeform 67"/>
                        <wps:cNvSpPr>
                          <a:spLocks noEditPoints="1"/>
                        </wps:cNvSpPr>
                        <wps:spPr bwMode="auto">
                          <a:xfrm>
                            <a:off x="1037365" y="36101"/>
                            <a:ext cx="73001" cy="1927958"/>
                          </a:xfrm>
                          <a:custGeom>
                            <a:avLst/>
                            <a:gdLst>
                              <a:gd name="T0" fmla="*/ 2715455 w 800"/>
                              <a:gd name="T1" fmla="*/ 175097583 h 21160"/>
                              <a:gd name="T2" fmla="*/ 2773764 w 800"/>
                              <a:gd name="T3" fmla="*/ 5536866 h 21160"/>
                              <a:gd name="T4" fmla="*/ 3331857 w 800"/>
                              <a:gd name="T5" fmla="*/ 4980710 h 21160"/>
                              <a:gd name="T6" fmla="*/ 3881554 w 800"/>
                              <a:gd name="T7" fmla="*/ 5536866 h 21160"/>
                              <a:gd name="T8" fmla="*/ 3831549 w 800"/>
                              <a:gd name="T9" fmla="*/ 175097583 h 21160"/>
                              <a:gd name="T10" fmla="*/ 3273547 w 800"/>
                              <a:gd name="T11" fmla="*/ 175653739 h 21160"/>
                              <a:gd name="T12" fmla="*/ 2715455 w 800"/>
                              <a:gd name="T13" fmla="*/ 175097583 h 21160"/>
                              <a:gd name="T14" fmla="*/ 0 w 800"/>
                              <a:gd name="T15" fmla="*/ 6640977 h 21160"/>
                              <a:gd name="T16" fmla="*/ 3331857 w 800"/>
                              <a:gd name="T17" fmla="*/ 0 h 21160"/>
                              <a:gd name="T18" fmla="*/ 6663623 w 800"/>
                              <a:gd name="T19" fmla="*/ 6640977 h 21160"/>
                              <a:gd name="T20" fmla="*/ 0 w 800"/>
                              <a:gd name="T21" fmla="*/ 6640977 h 2116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695727" name="Freeform 68"/>
                        <wps:cNvSpPr>
                          <a:spLocks noEditPoints="1"/>
                        </wps:cNvSpPr>
                        <wps:spPr bwMode="auto">
                          <a:xfrm>
                            <a:off x="2173375" y="1206536"/>
                            <a:ext cx="9600" cy="729622"/>
                          </a:xfrm>
                          <a:custGeom>
                            <a:avLst/>
                            <a:gdLst>
                              <a:gd name="T0" fmla="*/ 806669 w 107"/>
                              <a:gd name="T1" fmla="*/ 2906186 h 8007"/>
                              <a:gd name="T2" fmla="*/ 7985 w 107"/>
                              <a:gd name="T3" fmla="*/ 2914479 h 8007"/>
                              <a:gd name="T4" fmla="*/ 399342 w 107"/>
                              <a:gd name="T5" fmla="*/ 0 h 8007"/>
                              <a:gd name="T6" fmla="*/ 806669 w 107"/>
                              <a:gd name="T7" fmla="*/ 6227529 h 8007"/>
                              <a:gd name="T8" fmla="*/ 407327 w 107"/>
                              <a:gd name="T9" fmla="*/ 9133625 h 8007"/>
                              <a:gd name="T10" fmla="*/ 7985 w 107"/>
                              <a:gd name="T11" fmla="*/ 6235821 h 8007"/>
                              <a:gd name="T12" fmla="*/ 806669 w 107"/>
                              <a:gd name="T13" fmla="*/ 6227529 h 8007"/>
                              <a:gd name="T14" fmla="*/ 814654 w 107"/>
                              <a:gd name="T15" fmla="*/ 14530841 h 8007"/>
                              <a:gd name="T16" fmla="*/ 15970 w 107"/>
                              <a:gd name="T17" fmla="*/ 14539133 h 8007"/>
                              <a:gd name="T18" fmla="*/ 415312 w 107"/>
                              <a:gd name="T19" fmla="*/ 11624654 h 8007"/>
                              <a:gd name="T20" fmla="*/ 814654 w 107"/>
                              <a:gd name="T21" fmla="*/ 17852184 h 8007"/>
                              <a:gd name="T22" fmla="*/ 423297 w 107"/>
                              <a:gd name="T23" fmla="*/ 20758279 h 8007"/>
                              <a:gd name="T24" fmla="*/ 15970 w 107"/>
                              <a:gd name="T25" fmla="*/ 17860476 h 8007"/>
                              <a:gd name="T26" fmla="*/ 814654 w 107"/>
                              <a:gd name="T27" fmla="*/ 17852184 h 8007"/>
                              <a:gd name="T28" fmla="*/ 822639 w 107"/>
                              <a:gd name="T29" fmla="*/ 26155495 h 8007"/>
                              <a:gd name="T30" fmla="*/ 23955 w 107"/>
                              <a:gd name="T31" fmla="*/ 26163787 h 8007"/>
                              <a:gd name="T32" fmla="*/ 423297 w 107"/>
                              <a:gd name="T33" fmla="*/ 23249309 h 8007"/>
                              <a:gd name="T34" fmla="*/ 822639 w 107"/>
                              <a:gd name="T35" fmla="*/ 29476838 h 8007"/>
                              <a:gd name="T36" fmla="*/ 431282 w 107"/>
                              <a:gd name="T37" fmla="*/ 32382933 h 8007"/>
                              <a:gd name="T38" fmla="*/ 23955 w 107"/>
                              <a:gd name="T39" fmla="*/ 29485130 h 8007"/>
                              <a:gd name="T40" fmla="*/ 822639 w 107"/>
                              <a:gd name="T41" fmla="*/ 29476838 h 8007"/>
                              <a:gd name="T42" fmla="*/ 830624 w 107"/>
                              <a:gd name="T43" fmla="*/ 37780150 h 8007"/>
                              <a:gd name="T44" fmla="*/ 31940 w 107"/>
                              <a:gd name="T45" fmla="*/ 37788442 h 8007"/>
                              <a:gd name="T46" fmla="*/ 431282 w 107"/>
                              <a:gd name="T47" fmla="*/ 34873963 h 8007"/>
                              <a:gd name="T48" fmla="*/ 838609 w 107"/>
                              <a:gd name="T49" fmla="*/ 41101493 h 8007"/>
                              <a:gd name="T50" fmla="*/ 439267 w 107"/>
                              <a:gd name="T51" fmla="*/ 44007588 h 8007"/>
                              <a:gd name="T52" fmla="*/ 39925 w 107"/>
                              <a:gd name="T53" fmla="*/ 41109785 h 8007"/>
                              <a:gd name="T54" fmla="*/ 838609 w 107"/>
                              <a:gd name="T55" fmla="*/ 41101493 h 8007"/>
                              <a:gd name="T56" fmla="*/ 838609 w 107"/>
                              <a:gd name="T57" fmla="*/ 49404804 h 8007"/>
                              <a:gd name="T58" fmla="*/ 39925 w 107"/>
                              <a:gd name="T59" fmla="*/ 49413096 h 8007"/>
                              <a:gd name="T60" fmla="*/ 439267 w 107"/>
                              <a:gd name="T61" fmla="*/ 46498618 h 8007"/>
                              <a:gd name="T62" fmla="*/ 846594 w 107"/>
                              <a:gd name="T63" fmla="*/ 52726147 h 8007"/>
                              <a:gd name="T64" fmla="*/ 447252 w 107"/>
                              <a:gd name="T65" fmla="*/ 55632242 h 8007"/>
                              <a:gd name="T66" fmla="*/ 47910 w 107"/>
                              <a:gd name="T67" fmla="*/ 52734439 h 8007"/>
                              <a:gd name="T68" fmla="*/ 846594 w 107"/>
                              <a:gd name="T69" fmla="*/ 52726147 h 8007"/>
                              <a:gd name="T70" fmla="*/ 854579 w 107"/>
                              <a:gd name="T71" fmla="*/ 61029459 h 8007"/>
                              <a:gd name="T72" fmla="*/ 55895 w 107"/>
                              <a:gd name="T73" fmla="*/ 61037751 h 8007"/>
                              <a:gd name="T74" fmla="*/ 447252 w 107"/>
                              <a:gd name="T75" fmla="*/ 58123272 h 8007"/>
                              <a:gd name="T76" fmla="*/ 854579 w 107"/>
                              <a:gd name="T77" fmla="*/ 64350801 h 8007"/>
                              <a:gd name="T78" fmla="*/ 455237 w 107"/>
                              <a:gd name="T79" fmla="*/ 66484720 h 8007"/>
                              <a:gd name="T80" fmla="*/ 55895 w 107"/>
                              <a:gd name="T81" fmla="*/ 64359094 h 8007"/>
                              <a:gd name="T82" fmla="*/ 854579 w 107"/>
                              <a:gd name="T83" fmla="*/ 64350801 h 8007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6678884" name="Freeform 69"/>
                        <wps:cNvSpPr>
                          <a:spLocks noEditPoints="1"/>
                        </wps:cNvSpPr>
                        <wps:spPr bwMode="auto">
                          <a:xfrm>
                            <a:off x="2501678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461669 w 107"/>
                              <a:gd name="T1" fmla="*/ 3321179 h 18600"/>
                              <a:gd name="T2" fmla="*/ 452613 w 107"/>
                              <a:gd name="T3" fmla="*/ 0 h 18600"/>
                              <a:gd name="T4" fmla="*/ 914187 w 107"/>
                              <a:gd name="T5" fmla="*/ 8718004 h 18600"/>
                              <a:gd name="T6" fmla="*/ 9056 w 107"/>
                              <a:gd name="T7" fmla="*/ 6227119 h 18600"/>
                              <a:gd name="T8" fmla="*/ 914187 w 107"/>
                              <a:gd name="T9" fmla="*/ 12039183 h 18600"/>
                              <a:gd name="T10" fmla="*/ 9056 w 107"/>
                              <a:gd name="T11" fmla="*/ 14529976 h 18600"/>
                              <a:gd name="T12" fmla="*/ 914187 w 107"/>
                              <a:gd name="T13" fmla="*/ 12039183 h 18600"/>
                              <a:gd name="T14" fmla="*/ 461669 w 107"/>
                              <a:gd name="T15" fmla="*/ 20757186 h 18600"/>
                              <a:gd name="T16" fmla="*/ 461669 w 107"/>
                              <a:gd name="T17" fmla="*/ 17436007 h 18600"/>
                              <a:gd name="T18" fmla="*/ 923243 w 107"/>
                              <a:gd name="T19" fmla="*/ 26154011 h 18600"/>
                              <a:gd name="T20" fmla="*/ 9056 w 107"/>
                              <a:gd name="T21" fmla="*/ 23663127 h 18600"/>
                              <a:gd name="T22" fmla="*/ 923243 w 107"/>
                              <a:gd name="T23" fmla="*/ 29475190 h 18600"/>
                              <a:gd name="T24" fmla="*/ 18112 w 107"/>
                              <a:gd name="T25" fmla="*/ 31965983 h 18600"/>
                              <a:gd name="T26" fmla="*/ 923243 w 107"/>
                              <a:gd name="T27" fmla="*/ 29475190 h 18600"/>
                              <a:gd name="T28" fmla="*/ 470725 w 107"/>
                              <a:gd name="T29" fmla="*/ 38193194 h 18600"/>
                              <a:gd name="T30" fmla="*/ 470725 w 107"/>
                              <a:gd name="T31" fmla="*/ 34872015 h 18600"/>
                              <a:gd name="T32" fmla="*/ 923243 w 107"/>
                              <a:gd name="T33" fmla="*/ 43590019 h 18600"/>
                              <a:gd name="T34" fmla="*/ 18112 w 107"/>
                              <a:gd name="T35" fmla="*/ 41099134 h 18600"/>
                              <a:gd name="T36" fmla="*/ 923243 w 107"/>
                              <a:gd name="T37" fmla="*/ 46911198 h 18600"/>
                              <a:gd name="T38" fmla="*/ 27168 w 107"/>
                              <a:gd name="T39" fmla="*/ 49402082 h 18600"/>
                              <a:gd name="T40" fmla="*/ 923243 w 107"/>
                              <a:gd name="T41" fmla="*/ 46911198 h 18600"/>
                              <a:gd name="T42" fmla="*/ 479781 w 107"/>
                              <a:gd name="T43" fmla="*/ 55629201 h 18600"/>
                              <a:gd name="T44" fmla="*/ 479781 w 107"/>
                              <a:gd name="T45" fmla="*/ 52308022 h 18600"/>
                              <a:gd name="T46" fmla="*/ 932299 w 107"/>
                              <a:gd name="T47" fmla="*/ 61026026 h 18600"/>
                              <a:gd name="T48" fmla="*/ 27168 w 107"/>
                              <a:gd name="T49" fmla="*/ 58535233 h 18600"/>
                              <a:gd name="T50" fmla="*/ 932299 w 107"/>
                              <a:gd name="T51" fmla="*/ 64347205 h 18600"/>
                              <a:gd name="T52" fmla="*/ 27168 w 107"/>
                              <a:gd name="T53" fmla="*/ 66838089 h 18600"/>
                              <a:gd name="T54" fmla="*/ 932299 w 107"/>
                              <a:gd name="T55" fmla="*/ 64347205 h 18600"/>
                              <a:gd name="T56" fmla="*/ 488742 w 107"/>
                              <a:gd name="T57" fmla="*/ 73065209 h 18600"/>
                              <a:gd name="T58" fmla="*/ 479781 w 107"/>
                              <a:gd name="T59" fmla="*/ 69744030 h 18600"/>
                              <a:gd name="T60" fmla="*/ 941355 w 107"/>
                              <a:gd name="T61" fmla="*/ 78462034 h 18600"/>
                              <a:gd name="T62" fmla="*/ 36224 w 107"/>
                              <a:gd name="T63" fmla="*/ 75971240 h 18600"/>
                              <a:gd name="T64" fmla="*/ 941355 w 107"/>
                              <a:gd name="T65" fmla="*/ 81783213 h 18600"/>
                              <a:gd name="T66" fmla="*/ 36224 w 107"/>
                              <a:gd name="T67" fmla="*/ 84274097 h 18600"/>
                              <a:gd name="T68" fmla="*/ 941355 w 107"/>
                              <a:gd name="T69" fmla="*/ 81783213 h 18600"/>
                              <a:gd name="T70" fmla="*/ 488742 w 107"/>
                              <a:gd name="T71" fmla="*/ 90501216 h 18600"/>
                              <a:gd name="T72" fmla="*/ 488742 w 107"/>
                              <a:gd name="T73" fmla="*/ 87180037 h 18600"/>
                              <a:gd name="T74" fmla="*/ 950411 w 107"/>
                              <a:gd name="T75" fmla="*/ 95898041 h 18600"/>
                              <a:gd name="T76" fmla="*/ 36224 w 107"/>
                              <a:gd name="T77" fmla="*/ 93407248 h 18600"/>
                              <a:gd name="T78" fmla="*/ 950411 w 107"/>
                              <a:gd name="T79" fmla="*/ 99219220 h 18600"/>
                              <a:gd name="T80" fmla="*/ 45280 w 107"/>
                              <a:gd name="T81" fmla="*/ 101710104 h 18600"/>
                              <a:gd name="T82" fmla="*/ 950411 w 107"/>
                              <a:gd name="T83" fmla="*/ 99219220 h 18600"/>
                              <a:gd name="T84" fmla="*/ 497798 w 107"/>
                              <a:gd name="T85" fmla="*/ 107937224 h 18600"/>
                              <a:gd name="T86" fmla="*/ 497798 w 107"/>
                              <a:gd name="T87" fmla="*/ 104616045 h 18600"/>
                              <a:gd name="T88" fmla="*/ 950411 w 107"/>
                              <a:gd name="T89" fmla="*/ 113334140 h 18600"/>
                              <a:gd name="T90" fmla="*/ 45280 w 107"/>
                              <a:gd name="T91" fmla="*/ 110843255 h 18600"/>
                              <a:gd name="T92" fmla="*/ 950411 w 107"/>
                              <a:gd name="T93" fmla="*/ 116655228 h 18600"/>
                              <a:gd name="T94" fmla="*/ 54336 w 107"/>
                              <a:gd name="T95" fmla="*/ 119146112 h 18600"/>
                              <a:gd name="T96" fmla="*/ 950411 w 107"/>
                              <a:gd name="T97" fmla="*/ 116655228 h 18600"/>
                              <a:gd name="T98" fmla="*/ 506854 w 107"/>
                              <a:gd name="T99" fmla="*/ 125373231 h 18600"/>
                              <a:gd name="T100" fmla="*/ 506854 w 107"/>
                              <a:gd name="T101" fmla="*/ 122052143 h 18600"/>
                              <a:gd name="T102" fmla="*/ 959467 w 107"/>
                              <a:gd name="T103" fmla="*/ 130770147 h 18600"/>
                              <a:gd name="T104" fmla="*/ 54336 w 107"/>
                              <a:gd name="T105" fmla="*/ 128279263 h 18600"/>
                              <a:gd name="T106" fmla="*/ 959467 w 107"/>
                              <a:gd name="T107" fmla="*/ 134091235 h 18600"/>
                              <a:gd name="T108" fmla="*/ 54336 w 107"/>
                              <a:gd name="T109" fmla="*/ 136582119 h 18600"/>
                              <a:gd name="T110" fmla="*/ 959467 w 107"/>
                              <a:gd name="T111" fmla="*/ 134091235 h 18600"/>
                              <a:gd name="T112" fmla="*/ 515910 w 107"/>
                              <a:gd name="T113" fmla="*/ 142809239 h 18600"/>
                              <a:gd name="T114" fmla="*/ 506854 w 107"/>
                              <a:gd name="T115" fmla="*/ 139488151 h 18600"/>
                              <a:gd name="T116" fmla="*/ 968523 w 107"/>
                              <a:gd name="T117" fmla="*/ 148206155 h 18600"/>
                              <a:gd name="T118" fmla="*/ 63393 w 107"/>
                              <a:gd name="T119" fmla="*/ 145715270 h 18600"/>
                              <a:gd name="T120" fmla="*/ 968523 w 107"/>
                              <a:gd name="T121" fmla="*/ 151527242 h 18600"/>
                              <a:gd name="T122" fmla="*/ 63393 w 107"/>
                              <a:gd name="T123" fmla="*/ 154018127 h 18600"/>
                              <a:gd name="T124" fmla="*/ 968523 w 107"/>
                              <a:gd name="T125" fmla="*/ 151527242 h 186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8550443" name="Freeform 70"/>
                        <wps:cNvSpPr>
                          <a:spLocks noEditPoints="1"/>
                        </wps:cNvSpPr>
                        <wps:spPr bwMode="auto">
                          <a:xfrm>
                            <a:off x="3925991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924044 w 54"/>
                              <a:gd name="T1" fmla="*/ 6642358 h 9300"/>
                              <a:gd name="T2" fmla="*/ 888533 w 54"/>
                              <a:gd name="T3" fmla="*/ 0 h 9300"/>
                              <a:gd name="T4" fmla="*/ 1812578 w 54"/>
                              <a:gd name="T5" fmla="*/ 17436007 h 9300"/>
                              <a:gd name="T6" fmla="*/ 35511 w 54"/>
                              <a:gd name="T7" fmla="*/ 12454239 h 9300"/>
                              <a:gd name="T8" fmla="*/ 1812578 w 54"/>
                              <a:gd name="T9" fmla="*/ 24078365 h 9300"/>
                              <a:gd name="T10" fmla="*/ 35511 w 54"/>
                              <a:gd name="T11" fmla="*/ 29059952 h 9300"/>
                              <a:gd name="T12" fmla="*/ 1812578 w 54"/>
                              <a:gd name="T13" fmla="*/ 24078365 h 9300"/>
                              <a:gd name="T14" fmla="*/ 924044 w 54"/>
                              <a:gd name="T15" fmla="*/ 41514373 h 9300"/>
                              <a:gd name="T16" fmla="*/ 924044 w 54"/>
                              <a:gd name="T17" fmla="*/ 34872015 h 9300"/>
                              <a:gd name="T18" fmla="*/ 1812578 w 54"/>
                              <a:gd name="T19" fmla="*/ 52308022 h 9300"/>
                              <a:gd name="T20" fmla="*/ 35511 w 54"/>
                              <a:gd name="T21" fmla="*/ 47326254 h 9300"/>
                              <a:gd name="T22" fmla="*/ 1812578 w 54"/>
                              <a:gd name="T23" fmla="*/ 58950380 h 9300"/>
                              <a:gd name="T24" fmla="*/ 35511 w 54"/>
                              <a:gd name="T25" fmla="*/ 63931967 h 9300"/>
                              <a:gd name="T26" fmla="*/ 1812578 w 54"/>
                              <a:gd name="T27" fmla="*/ 58950380 h 9300"/>
                              <a:gd name="T28" fmla="*/ 924044 w 54"/>
                              <a:gd name="T29" fmla="*/ 76386388 h 9300"/>
                              <a:gd name="T30" fmla="*/ 924044 w 54"/>
                              <a:gd name="T31" fmla="*/ 69744030 h 9300"/>
                              <a:gd name="T32" fmla="*/ 1812578 w 54"/>
                              <a:gd name="T33" fmla="*/ 87180037 h 9300"/>
                              <a:gd name="T34" fmla="*/ 35511 w 54"/>
                              <a:gd name="T35" fmla="*/ 82198269 h 9300"/>
                              <a:gd name="T36" fmla="*/ 1812578 w 54"/>
                              <a:gd name="T37" fmla="*/ 93822395 h 9300"/>
                              <a:gd name="T38" fmla="*/ 71022 w 54"/>
                              <a:gd name="T39" fmla="*/ 98804164 h 9300"/>
                              <a:gd name="T40" fmla="*/ 1812578 w 54"/>
                              <a:gd name="T41" fmla="*/ 93822395 h 9300"/>
                              <a:gd name="T42" fmla="*/ 959556 w 54"/>
                              <a:gd name="T43" fmla="*/ 111258403 h 9300"/>
                              <a:gd name="T44" fmla="*/ 959556 w 54"/>
                              <a:gd name="T45" fmla="*/ 104616045 h 9300"/>
                              <a:gd name="T46" fmla="*/ 1848089 w 54"/>
                              <a:gd name="T47" fmla="*/ 122052052 h 9300"/>
                              <a:gd name="T48" fmla="*/ 71022 w 54"/>
                              <a:gd name="T49" fmla="*/ 117070466 h 9300"/>
                              <a:gd name="T50" fmla="*/ 1848089 w 54"/>
                              <a:gd name="T51" fmla="*/ 128694410 h 9300"/>
                              <a:gd name="T52" fmla="*/ 71022 w 54"/>
                              <a:gd name="T53" fmla="*/ 133676179 h 9300"/>
                              <a:gd name="T54" fmla="*/ 1848089 w 54"/>
                              <a:gd name="T55" fmla="*/ 128694410 h 9300"/>
                              <a:gd name="T56" fmla="*/ 959556 w 54"/>
                              <a:gd name="T57" fmla="*/ 146130418 h 9300"/>
                              <a:gd name="T58" fmla="*/ 959556 w 54"/>
                              <a:gd name="T59" fmla="*/ 139488060 h 9300"/>
                              <a:gd name="T60" fmla="*/ 1848089 w 54"/>
                              <a:gd name="T61" fmla="*/ 156924067 h 9300"/>
                              <a:gd name="T62" fmla="*/ 71022 w 54"/>
                              <a:gd name="T63" fmla="*/ 151942481 h 9300"/>
                              <a:gd name="T64" fmla="*/ 1848089 w 54"/>
                              <a:gd name="T65" fmla="*/ 163566425 h 9300"/>
                              <a:gd name="T66" fmla="*/ 71022 w 54"/>
                              <a:gd name="T67" fmla="*/ 168548194 h 9300"/>
                              <a:gd name="T68" fmla="*/ 1848089 w 54"/>
                              <a:gd name="T69" fmla="*/ 163566425 h 9300"/>
                              <a:gd name="T70" fmla="*/ 959556 w 54"/>
                              <a:gd name="T71" fmla="*/ 181002433 h 9300"/>
                              <a:gd name="T72" fmla="*/ 959556 w 54"/>
                              <a:gd name="T73" fmla="*/ 174360075 h 9300"/>
                              <a:gd name="T74" fmla="*/ 1848089 w 54"/>
                              <a:gd name="T75" fmla="*/ 191796082 h 9300"/>
                              <a:gd name="T76" fmla="*/ 71022 w 54"/>
                              <a:gd name="T77" fmla="*/ 186814496 h 9300"/>
                              <a:gd name="T78" fmla="*/ 1883600 w 54"/>
                              <a:gd name="T79" fmla="*/ 198438440 h 9300"/>
                              <a:gd name="T80" fmla="*/ 106533 w 54"/>
                              <a:gd name="T81" fmla="*/ 203420209 h 9300"/>
                              <a:gd name="T82" fmla="*/ 1883600 w 54"/>
                              <a:gd name="T83" fmla="*/ 198438440 h 9300"/>
                              <a:gd name="T84" fmla="*/ 995067 w 54"/>
                              <a:gd name="T85" fmla="*/ 215874448 h 9300"/>
                              <a:gd name="T86" fmla="*/ 995067 w 54"/>
                              <a:gd name="T87" fmla="*/ 209232090 h 9300"/>
                              <a:gd name="T88" fmla="*/ 1883600 w 54"/>
                              <a:gd name="T89" fmla="*/ 226668279 h 9300"/>
                              <a:gd name="T90" fmla="*/ 106533 w 54"/>
                              <a:gd name="T91" fmla="*/ 221686511 h 9300"/>
                              <a:gd name="T92" fmla="*/ 1883600 w 54"/>
                              <a:gd name="T93" fmla="*/ 233310455 h 9300"/>
                              <a:gd name="T94" fmla="*/ 106533 w 54"/>
                              <a:gd name="T95" fmla="*/ 238292224 h 9300"/>
                              <a:gd name="T96" fmla="*/ 1883600 w 54"/>
                              <a:gd name="T97" fmla="*/ 233310455 h 9300"/>
                              <a:gd name="T98" fmla="*/ 995067 w 54"/>
                              <a:gd name="T99" fmla="*/ 250746462 h 9300"/>
                              <a:gd name="T100" fmla="*/ 995067 w 54"/>
                              <a:gd name="T101" fmla="*/ 244104287 h 9300"/>
                              <a:gd name="T102" fmla="*/ 1883600 w 54"/>
                              <a:gd name="T103" fmla="*/ 261540294 h 9300"/>
                              <a:gd name="T104" fmla="*/ 106533 w 54"/>
                              <a:gd name="T105" fmla="*/ 256558526 h 9300"/>
                              <a:gd name="T106" fmla="*/ 1883600 w 54"/>
                              <a:gd name="T107" fmla="*/ 268182470 h 9300"/>
                              <a:gd name="T108" fmla="*/ 106533 w 54"/>
                              <a:gd name="T109" fmla="*/ 273164238 h 9300"/>
                              <a:gd name="T110" fmla="*/ 1883600 w 54"/>
                              <a:gd name="T111" fmla="*/ 268182470 h 9300"/>
                              <a:gd name="T112" fmla="*/ 1030578 w 54"/>
                              <a:gd name="T113" fmla="*/ 285618477 h 9300"/>
                              <a:gd name="T114" fmla="*/ 995067 w 54"/>
                              <a:gd name="T115" fmla="*/ 278976302 h 9300"/>
                              <a:gd name="T116" fmla="*/ 1919111 w 54"/>
                              <a:gd name="T117" fmla="*/ 296412309 h 9300"/>
                              <a:gd name="T118" fmla="*/ 142233 w 54"/>
                              <a:gd name="T119" fmla="*/ 291430541 h 9300"/>
                              <a:gd name="T120" fmla="*/ 1919111 w 54"/>
                              <a:gd name="T121" fmla="*/ 303054485 h 9300"/>
                              <a:gd name="T122" fmla="*/ 142233 w 54"/>
                              <a:gd name="T123" fmla="*/ 308036253 h 9300"/>
                              <a:gd name="T124" fmla="*/ 1919111 w 54"/>
                              <a:gd name="T125" fmla="*/ 303054485 h 93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7365281" name="Freeform 71"/>
                        <wps:cNvSpPr>
                          <a:spLocks noEditPoints="1"/>
                        </wps:cNvSpPr>
                        <wps:spPr bwMode="auto">
                          <a:xfrm>
                            <a:off x="4364195" y="1206536"/>
                            <a:ext cx="10100" cy="729622"/>
                          </a:xfrm>
                          <a:custGeom>
                            <a:avLst/>
                            <a:gdLst>
                              <a:gd name="T0" fmla="*/ 1794807 w 54"/>
                              <a:gd name="T1" fmla="*/ 5810918 h 4004"/>
                              <a:gd name="T2" fmla="*/ 35163 w 54"/>
                              <a:gd name="T3" fmla="*/ 5810918 h 4004"/>
                              <a:gd name="T4" fmla="*/ 879822 w 54"/>
                              <a:gd name="T5" fmla="*/ 0 h 4004"/>
                              <a:gd name="T6" fmla="*/ 1794807 w 54"/>
                              <a:gd name="T7" fmla="*/ 12451863 h 4004"/>
                              <a:gd name="T8" fmla="*/ 914985 w 54"/>
                              <a:gd name="T9" fmla="*/ 18262781 h 4004"/>
                              <a:gd name="T10" fmla="*/ 35163 w 54"/>
                              <a:gd name="T11" fmla="*/ 12451863 h 4004"/>
                              <a:gd name="T12" fmla="*/ 1794807 w 54"/>
                              <a:gd name="T13" fmla="*/ 12451863 h 4004"/>
                              <a:gd name="T14" fmla="*/ 1794807 w 54"/>
                              <a:gd name="T15" fmla="*/ 29054408 h 4004"/>
                              <a:gd name="T16" fmla="*/ 35163 w 54"/>
                              <a:gd name="T17" fmla="*/ 29054408 h 4004"/>
                              <a:gd name="T18" fmla="*/ 914985 w 54"/>
                              <a:gd name="T19" fmla="*/ 23243490 h 4004"/>
                              <a:gd name="T20" fmla="*/ 1794807 w 54"/>
                              <a:gd name="T21" fmla="*/ 35695353 h 4004"/>
                              <a:gd name="T22" fmla="*/ 914985 w 54"/>
                              <a:gd name="T23" fmla="*/ 41506271 h 4004"/>
                              <a:gd name="T24" fmla="*/ 35163 w 54"/>
                              <a:gd name="T25" fmla="*/ 35695353 h 4004"/>
                              <a:gd name="T26" fmla="*/ 1794807 w 54"/>
                              <a:gd name="T27" fmla="*/ 35695353 h 4004"/>
                              <a:gd name="T28" fmla="*/ 1829970 w 54"/>
                              <a:gd name="T29" fmla="*/ 52297898 h 4004"/>
                              <a:gd name="T30" fmla="*/ 70326 w 54"/>
                              <a:gd name="T31" fmla="*/ 52297898 h 4004"/>
                              <a:gd name="T32" fmla="*/ 950148 w 54"/>
                              <a:gd name="T33" fmla="*/ 46486980 h 4004"/>
                              <a:gd name="T34" fmla="*/ 1829970 w 54"/>
                              <a:gd name="T35" fmla="*/ 58938843 h 4004"/>
                              <a:gd name="T36" fmla="*/ 950148 w 54"/>
                              <a:gd name="T37" fmla="*/ 64749761 h 4004"/>
                              <a:gd name="T38" fmla="*/ 70326 w 54"/>
                              <a:gd name="T39" fmla="*/ 58938843 h 4004"/>
                              <a:gd name="T40" fmla="*/ 1829970 w 54"/>
                              <a:gd name="T41" fmla="*/ 58938843 h 4004"/>
                              <a:gd name="T42" fmla="*/ 1829970 w 54"/>
                              <a:gd name="T43" fmla="*/ 75541388 h 4004"/>
                              <a:gd name="T44" fmla="*/ 70326 w 54"/>
                              <a:gd name="T45" fmla="*/ 75541388 h 4004"/>
                              <a:gd name="T46" fmla="*/ 950148 w 54"/>
                              <a:gd name="T47" fmla="*/ 69730470 h 4004"/>
                              <a:gd name="T48" fmla="*/ 1865133 w 54"/>
                              <a:gd name="T49" fmla="*/ 82182333 h 4004"/>
                              <a:gd name="T50" fmla="*/ 985311 w 54"/>
                              <a:gd name="T51" fmla="*/ 87993251 h 4004"/>
                              <a:gd name="T52" fmla="*/ 105489 w 54"/>
                              <a:gd name="T53" fmla="*/ 82182333 h 4004"/>
                              <a:gd name="T54" fmla="*/ 1865133 w 54"/>
                              <a:gd name="T55" fmla="*/ 82182333 h 4004"/>
                              <a:gd name="T56" fmla="*/ 1865133 w 54"/>
                              <a:gd name="T57" fmla="*/ 98784878 h 4004"/>
                              <a:gd name="T58" fmla="*/ 105489 w 54"/>
                              <a:gd name="T59" fmla="*/ 98784878 h 4004"/>
                              <a:gd name="T60" fmla="*/ 985311 w 54"/>
                              <a:gd name="T61" fmla="*/ 92973960 h 4004"/>
                              <a:gd name="T62" fmla="*/ 1865133 w 54"/>
                              <a:gd name="T63" fmla="*/ 105425823 h 4004"/>
                              <a:gd name="T64" fmla="*/ 985311 w 54"/>
                              <a:gd name="T65" fmla="*/ 111236741 h 4004"/>
                              <a:gd name="T66" fmla="*/ 105489 w 54"/>
                              <a:gd name="T67" fmla="*/ 105425823 h 4004"/>
                              <a:gd name="T68" fmla="*/ 1865133 w 54"/>
                              <a:gd name="T69" fmla="*/ 105425823 h 4004"/>
                              <a:gd name="T70" fmla="*/ 1900296 w 54"/>
                              <a:gd name="T71" fmla="*/ 122028368 h 4004"/>
                              <a:gd name="T72" fmla="*/ 140839 w 54"/>
                              <a:gd name="T73" fmla="*/ 122028368 h 4004"/>
                              <a:gd name="T74" fmla="*/ 985311 w 54"/>
                              <a:gd name="T75" fmla="*/ 116217450 h 4004"/>
                              <a:gd name="T76" fmla="*/ 1900296 w 54"/>
                              <a:gd name="T77" fmla="*/ 128669313 h 4004"/>
                              <a:gd name="T78" fmla="*/ 1020474 w 54"/>
                              <a:gd name="T79" fmla="*/ 132952836 h 4004"/>
                              <a:gd name="T80" fmla="*/ 140839 w 54"/>
                              <a:gd name="T81" fmla="*/ 128669313 h 4004"/>
                              <a:gd name="T82" fmla="*/ 1900296 w 54"/>
                              <a:gd name="T83" fmla="*/ 128669313 h 4004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74512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88934" y="0"/>
                            <a:ext cx="29343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4142ED" w14:textId="77777777" w:rsidR="00A423EE" w:rsidRPr="00D90C8D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Transmitter output power </w:t>
                              </w:r>
                              <w:r w:rsidRPr="00D90C8D">
                                <w:t>frequency regions for transition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724010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465719" y="0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88821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9170680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223060" y="2021496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511C9A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7467197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78915" y="2021464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FFE47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68859189" name="Freeform 77"/>
                        <wps:cNvSpPr>
                          <a:spLocks noEditPoints="1"/>
                        </wps:cNvSpPr>
                        <wps:spPr bwMode="auto">
                          <a:xfrm>
                            <a:off x="1122466" y="2223167"/>
                            <a:ext cx="1055409" cy="73002"/>
                          </a:xfrm>
                          <a:custGeom>
                            <a:avLst/>
                            <a:gdLst>
                              <a:gd name="T0" fmla="*/ 558472 w 11560"/>
                              <a:gd name="T1" fmla="*/ 2723796 h 800"/>
                              <a:gd name="T2" fmla="*/ 90802424 w 11560"/>
                              <a:gd name="T3" fmla="*/ 2782106 h 800"/>
                              <a:gd name="T4" fmla="*/ 91352496 w 11560"/>
                              <a:gd name="T5" fmla="*/ 3331903 h 800"/>
                              <a:gd name="T6" fmla="*/ 90802424 w 11560"/>
                              <a:gd name="T7" fmla="*/ 3889912 h 800"/>
                              <a:gd name="T8" fmla="*/ 558472 w 11560"/>
                              <a:gd name="T9" fmla="*/ 3839996 h 800"/>
                              <a:gd name="T10" fmla="*/ 0 w 11560"/>
                              <a:gd name="T11" fmla="*/ 3281896 h 800"/>
                              <a:gd name="T12" fmla="*/ 558472 w 11560"/>
                              <a:gd name="T13" fmla="*/ 2723796 h 800"/>
                              <a:gd name="T14" fmla="*/ 89693788 w 11560"/>
                              <a:gd name="T15" fmla="*/ 0 h 800"/>
                              <a:gd name="T16" fmla="*/ 96353546 w 11560"/>
                              <a:gd name="T17" fmla="*/ 3340207 h 800"/>
                              <a:gd name="T18" fmla="*/ 89685480 w 11560"/>
                              <a:gd name="T19" fmla="*/ 6663714 h 800"/>
                              <a:gd name="T20" fmla="*/ 89693788 w 11560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2499638" name="Freeform 78"/>
                        <wps:cNvSpPr>
                          <a:spLocks noEditPoints="1"/>
                        </wps:cNvSpPr>
                        <wps:spPr bwMode="auto">
                          <a:xfrm>
                            <a:off x="2506178" y="1064832"/>
                            <a:ext cx="1424313" cy="73702"/>
                          </a:xfrm>
                          <a:custGeom>
                            <a:avLst/>
                            <a:gdLst>
                              <a:gd name="T0" fmla="*/ 11136849 w 7800"/>
                              <a:gd name="T1" fmla="*/ 5548864 h 403"/>
                              <a:gd name="T2" fmla="*/ 248980503 w 7800"/>
                              <a:gd name="T3" fmla="*/ 5649267 h 403"/>
                              <a:gd name="T4" fmla="*/ 250080877 w 7800"/>
                              <a:gd name="T5" fmla="*/ 6785705 h 403"/>
                              <a:gd name="T6" fmla="*/ 248980503 w 7800"/>
                              <a:gd name="T7" fmla="*/ 7888857 h 403"/>
                              <a:gd name="T8" fmla="*/ 11136849 w 7800"/>
                              <a:gd name="T9" fmla="*/ 7788637 h 403"/>
                              <a:gd name="T10" fmla="*/ 10003242 w 7800"/>
                              <a:gd name="T11" fmla="*/ 6685485 h 403"/>
                              <a:gd name="T12" fmla="*/ 11136849 w 7800"/>
                              <a:gd name="T13" fmla="*/ 5548864 h 403"/>
                              <a:gd name="T14" fmla="*/ 13337596 w 7800"/>
                              <a:gd name="T15" fmla="*/ 13370969 h 403"/>
                              <a:gd name="T16" fmla="*/ 0 w 7800"/>
                              <a:gd name="T17" fmla="*/ 6652017 h 403"/>
                              <a:gd name="T18" fmla="*/ 13371012 w 7800"/>
                              <a:gd name="T19" fmla="*/ 0 h 403"/>
                              <a:gd name="T20" fmla="*/ 13337596 w 7800"/>
                              <a:gd name="T21" fmla="*/ 13370969 h 403"/>
                              <a:gd name="T22" fmla="*/ 246779757 w 7800"/>
                              <a:gd name="T23" fmla="*/ 100220 h 403"/>
                              <a:gd name="T24" fmla="*/ 260084119 w 7800"/>
                              <a:gd name="T25" fmla="*/ 6785705 h 403"/>
                              <a:gd name="T26" fmla="*/ 246746523 w 7800"/>
                              <a:gd name="T27" fmla="*/ 13471189 h 403"/>
                              <a:gd name="T28" fmla="*/ 246779757 w 7800"/>
                              <a:gd name="T29" fmla="*/ 100220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51735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59988" y="754887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D0995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46230022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776100" y="754875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A2344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820172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680284" y="895165"/>
                            <a:ext cx="10979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BB7FE" w14:textId="77777777" w:rsidR="00A423EE" w:rsidRDefault="00A423EE" w:rsidP="00A423EE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(DL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80425678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903079" y="895151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36306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94274418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560170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97315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4373064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814128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9BC82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2310029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127173" y="2489387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12902F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8148081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164138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DF779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7374789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418796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B6E55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3144154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731143" y="2489387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BE223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3594723" name="Freeform 89"/>
                        <wps:cNvSpPr>
                          <a:spLocks noEditPoints="1"/>
                        </wps:cNvSpPr>
                        <wps:spPr bwMode="auto">
                          <a:xfrm>
                            <a:off x="4378795" y="2223167"/>
                            <a:ext cx="1174710" cy="73002"/>
                          </a:xfrm>
                          <a:custGeom>
                            <a:avLst/>
                            <a:gdLst>
                              <a:gd name="T0" fmla="*/ 11104324 w 6433"/>
                              <a:gd name="T1" fmla="*/ 5564212 h 400"/>
                              <a:gd name="T2" fmla="*/ 213417032 w 6433"/>
                              <a:gd name="T3" fmla="*/ 5664225 h 400"/>
                              <a:gd name="T4" fmla="*/ 214517421 w 6433"/>
                              <a:gd name="T5" fmla="*/ 6763635 h 400"/>
                              <a:gd name="T6" fmla="*/ 213417032 w 6433"/>
                              <a:gd name="T7" fmla="*/ 7863228 h 400"/>
                              <a:gd name="T8" fmla="*/ 11104324 w 6433"/>
                              <a:gd name="T9" fmla="*/ 7763215 h 400"/>
                              <a:gd name="T10" fmla="*/ 10003935 w 6433"/>
                              <a:gd name="T11" fmla="*/ 6663805 h 400"/>
                              <a:gd name="T12" fmla="*/ 11104324 w 6433"/>
                              <a:gd name="T13" fmla="*/ 5564212 h 400"/>
                              <a:gd name="T14" fmla="*/ 13338519 w 6433"/>
                              <a:gd name="T15" fmla="*/ 13327428 h 400"/>
                              <a:gd name="T16" fmla="*/ 0 w 6433"/>
                              <a:gd name="T17" fmla="*/ 6663805 h 400"/>
                              <a:gd name="T18" fmla="*/ 13338519 w 6433"/>
                              <a:gd name="T19" fmla="*/ 0 h 400"/>
                              <a:gd name="T20" fmla="*/ 13338519 w 6433"/>
                              <a:gd name="T21" fmla="*/ 13327428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543760" name="Freeform 90"/>
                        <wps:cNvSpPr>
                          <a:spLocks noEditPoints="1"/>
                        </wps:cNvSpPr>
                        <wps:spPr bwMode="auto">
                          <a:xfrm>
                            <a:off x="2177875" y="2223167"/>
                            <a:ext cx="356203" cy="73002"/>
                          </a:xfrm>
                          <a:custGeom>
                            <a:avLst/>
                            <a:gdLst>
                              <a:gd name="T0" fmla="*/ 5544623 w 3907"/>
                              <a:gd name="T1" fmla="*/ 2754464 h 804"/>
                              <a:gd name="T2" fmla="*/ 26941784 w 3907"/>
                              <a:gd name="T3" fmla="*/ 2787514 h 804"/>
                              <a:gd name="T4" fmla="*/ 27490447 w 3907"/>
                              <a:gd name="T5" fmla="*/ 3340023 h 804"/>
                              <a:gd name="T6" fmla="*/ 26933487 w 3907"/>
                              <a:gd name="T7" fmla="*/ 3884360 h 804"/>
                              <a:gd name="T8" fmla="*/ 5544623 w 3907"/>
                              <a:gd name="T9" fmla="*/ 3851309 h 804"/>
                              <a:gd name="T10" fmla="*/ 4987663 w 3907"/>
                              <a:gd name="T11" fmla="*/ 3298801 h 804"/>
                              <a:gd name="T12" fmla="*/ 5544623 w 3907"/>
                              <a:gd name="T13" fmla="*/ 2754464 h 804"/>
                              <a:gd name="T14" fmla="*/ 6650247 w 3907"/>
                              <a:gd name="T15" fmla="*/ 6597601 h 804"/>
                              <a:gd name="T16" fmla="*/ 0 w 3907"/>
                              <a:gd name="T17" fmla="*/ 3290538 h 804"/>
                              <a:gd name="T18" fmla="*/ 6658544 w 3907"/>
                              <a:gd name="T19" fmla="*/ 0 h 804"/>
                              <a:gd name="T20" fmla="*/ 6650247 w 3907"/>
                              <a:gd name="T21" fmla="*/ 6597601 h 804"/>
                              <a:gd name="T22" fmla="*/ 25836159 w 3907"/>
                              <a:gd name="T23" fmla="*/ 32960 h 804"/>
                              <a:gd name="T24" fmla="*/ 32478110 w 3907"/>
                              <a:gd name="T25" fmla="*/ 3348286 h 804"/>
                              <a:gd name="T26" fmla="*/ 25819566 w 3907"/>
                              <a:gd name="T27" fmla="*/ 6630561 h 804"/>
                              <a:gd name="T28" fmla="*/ 25836159 w 3907"/>
                              <a:gd name="T29" fmla="*/ 32960 h 804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856300" name="Freeform 91"/>
                        <wps:cNvSpPr>
                          <a:spLocks noEditPoints="1"/>
                        </wps:cNvSpPr>
                        <wps:spPr bwMode="auto">
                          <a:xfrm>
                            <a:off x="3948891" y="2223167"/>
                            <a:ext cx="421004" cy="73002"/>
                          </a:xfrm>
                          <a:custGeom>
                            <a:avLst/>
                            <a:gdLst>
                              <a:gd name="T0" fmla="*/ 11152038 w 2304"/>
                              <a:gd name="T1" fmla="*/ 5481671 h 403"/>
                              <a:gd name="T2" fmla="*/ 65810563 w 2304"/>
                              <a:gd name="T3" fmla="*/ 5547246 h 403"/>
                              <a:gd name="T4" fmla="*/ 66912410 w 2304"/>
                              <a:gd name="T5" fmla="*/ 6663289 h 403"/>
                              <a:gd name="T6" fmla="*/ 65777124 w 2304"/>
                              <a:gd name="T7" fmla="*/ 7746545 h 403"/>
                              <a:gd name="T8" fmla="*/ 11152038 w 2304"/>
                              <a:gd name="T9" fmla="*/ 7680970 h 403"/>
                              <a:gd name="T10" fmla="*/ 10016752 w 2304"/>
                              <a:gd name="T11" fmla="*/ 6564927 h 403"/>
                              <a:gd name="T12" fmla="*/ 11152038 w 2304"/>
                              <a:gd name="T13" fmla="*/ 5481671 h 403"/>
                              <a:gd name="T14" fmla="*/ 13355731 w 2304"/>
                              <a:gd name="T15" fmla="*/ 13129672 h 403"/>
                              <a:gd name="T16" fmla="*/ 0 w 2304"/>
                              <a:gd name="T17" fmla="*/ 6564927 h 403"/>
                              <a:gd name="T18" fmla="*/ 13389170 w 2304"/>
                              <a:gd name="T19" fmla="*/ 0 h 403"/>
                              <a:gd name="T20" fmla="*/ 13355731 w 2304"/>
                              <a:gd name="T21" fmla="*/ 13129672 h 403"/>
                              <a:gd name="T22" fmla="*/ 63573431 w 2304"/>
                              <a:gd name="T23" fmla="*/ 98544 h 403"/>
                              <a:gd name="T24" fmla="*/ 76929162 w 2304"/>
                              <a:gd name="T25" fmla="*/ 6663289 h 403"/>
                              <a:gd name="T26" fmla="*/ 63573431 w 2304"/>
                              <a:gd name="T27" fmla="*/ 13228216 h 403"/>
                              <a:gd name="T28" fmla="*/ 63573431 w 2304"/>
                              <a:gd name="T29" fmla="*/ 98544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4516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511412" y="1944970"/>
                            <a:ext cx="1290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A4679" w14:textId="77777777" w:rsidR="00A423EE" w:rsidRDefault="00A423EE" w:rsidP="00A423EE">
                              <w:r w:rsidRPr="00216DB0">
                                <w:rPr>
                                  <w:color w:val="000000"/>
                                </w:rPr>
                                <w:t>Transient period between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26602048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600925" y="2113606"/>
                            <a:ext cx="1115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D67AD" w14:textId="77777777" w:rsidR="00A423EE" w:rsidRDefault="00A423EE" w:rsidP="00A423EE">
                              <w:r w:rsidRPr="00216DB0">
                                <w:rPr>
                                  <w:color w:val="000000"/>
                                </w:rPr>
                                <w:t>SBFD and non-SBFD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111681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374267" y="2088753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0E07E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57356604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4124" y="2143254"/>
                            <a:ext cx="266780" cy="10920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894336" name="Line 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889060" y="2129924"/>
                            <a:ext cx="278933" cy="12253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7484930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081866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4675704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081866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9753107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7875" y="1320140"/>
                            <a:ext cx="6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395317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368595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009EEA" w14:textId="77777777" w:rsidR="00A423EE" w:rsidRDefault="00A423EE" w:rsidP="00A423E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411645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4368595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2083621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8595" y="1320140"/>
                            <a:ext cx="13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385145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4720" y="1474879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1BB74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1936359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98782" y="1474856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996FD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5553154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4720" y="1615132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6D30E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737741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6626" y="272359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9F58AB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31077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812397" y="272355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B419D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396308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98210" y="412438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161865" w14:textId="77777777" w:rsidR="00A423EE" w:rsidRDefault="00A423EE" w:rsidP="00A423E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852799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2707" y="412631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CEBFA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40460825" name="Freeform 110"/>
                        <wps:cNvSpPr>
                          <a:spLocks noEditPoints="1"/>
                        </wps:cNvSpPr>
                        <wps:spPr bwMode="auto">
                          <a:xfrm>
                            <a:off x="968165" y="440613"/>
                            <a:ext cx="2966726" cy="1020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888533 h 54"/>
                              <a:gd name="T2" fmla="*/ 12499136 w 16250"/>
                              <a:gd name="T3" fmla="*/ 1812578 h 54"/>
                              <a:gd name="T4" fmla="*/ 29164468 w 16250"/>
                              <a:gd name="T5" fmla="*/ 1812578 h 54"/>
                              <a:gd name="T6" fmla="*/ 41663605 w 16250"/>
                              <a:gd name="T7" fmla="*/ 924044 h 54"/>
                              <a:gd name="T8" fmla="*/ 52496262 w 16250"/>
                              <a:gd name="T9" fmla="*/ 35511 h 54"/>
                              <a:gd name="T10" fmla="*/ 59162359 w 16250"/>
                              <a:gd name="T11" fmla="*/ 35511 h 54"/>
                              <a:gd name="T12" fmla="*/ 59162359 w 16250"/>
                              <a:gd name="T13" fmla="*/ 35511 h 54"/>
                              <a:gd name="T14" fmla="*/ 69995016 w 16250"/>
                              <a:gd name="T15" fmla="*/ 924044 h 54"/>
                              <a:gd name="T16" fmla="*/ 82493970 w 16250"/>
                              <a:gd name="T17" fmla="*/ 1812578 h 54"/>
                              <a:gd name="T18" fmla="*/ 99159485 w 16250"/>
                              <a:gd name="T19" fmla="*/ 1812578 h 54"/>
                              <a:gd name="T20" fmla="*/ 111658621 w 16250"/>
                              <a:gd name="T21" fmla="*/ 924044 h 54"/>
                              <a:gd name="T22" fmla="*/ 122491096 w 16250"/>
                              <a:gd name="T23" fmla="*/ 35511 h 54"/>
                              <a:gd name="T24" fmla="*/ 129157375 w 16250"/>
                              <a:gd name="T25" fmla="*/ 35511 h 54"/>
                              <a:gd name="T26" fmla="*/ 129157375 w 16250"/>
                              <a:gd name="T27" fmla="*/ 35511 h 54"/>
                              <a:gd name="T28" fmla="*/ 139989850 w 16250"/>
                              <a:gd name="T29" fmla="*/ 924044 h 54"/>
                              <a:gd name="T30" fmla="*/ 152488986 w 16250"/>
                              <a:gd name="T31" fmla="*/ 1812578 h 54"/>
                              <a:gd name="T32" fmla="*/ 169154318 w 16250"/>
                              <a:gd name="T33" fmla="*/ 1848089 h 54"/>
                              <a:gd name="T34" fmla="*/ 181653455 w 16250"/>
                              <a:gd name="T35" fmla="*/ 959556 h 54"/>
                              <a:gd name="T36" fmla="*/ 192486112 w 16250"/>
                              <a:gd name="T37" fmla="*/ 71022 h 54"/>
                              <a:gd name="T38" fmla="*/ 199152209 w 16250"/>
                              <a:gd name="T39" fmla="*/ 71022 h 54"/>
                              <a:gd name="T40" fmla="*/ 199152209 w 16250"/>
                              <a:gd name="T41" fmla="*/ 71022 h 54"/>
                              <a:gd name="T42" fmla="*/ 209984866 w 16250"/>
                              <a:gd name="T43" fmla="*/ 959556 h 54"/>
                              <a:gd name="T44" fmla="*/ 222483820 w 16250"/>
                              <a:gd name="T45" fmla="*/ 1848089 h 54"/>
                              <a:gd name="T46" fmla="*/ 239149335 w 16250"/>
                              <a:gd name="T47" fmla="*/ 1848089 h 54"/>
                              <a:gd name="T48" fmla="*/ 251648471 w 16250"/>
                              <a:gd name="T49" fmla="*/ 959556 h 54"/>
                              <a:gd name="T50" fmla="*/ 262480946 w 16250"/>
                              <a:gd name="T51" fmla="*/ 71022 h 54"/>
                              <a:gd name="T52" fmla="*/ 269147225 w 16250"/>
                              <a:gd name="T53" fmla="*/ 71022 h 54"/>
                              <a:gd name="T54" fmla="*/ 269147225 w 16250"/>
                              <a:gd name="T55" fmla="*/ 71022 h 54"/>
                              <a:gd name="T56" fmla="*/ 279979700 w 16250"/>
                              <a:gd name="T57" fmla="*/ 959556 h 54"/>
                              <a:gd name="T58" fmla="*/ 292478836 w 16250"/>
                              <a:gd name="T59" fmla="*/ 1848089 h 54"/>
                              <a:gd name="T60" fmla="*/ 309144168 w 16250"/>
                              <a:gd name="T61" fmla="*/ 1848089 h 54"/>
                              <a:gd name="T62" fmla="*/ 321643305 w 16250"/>
                              <a:gd name="T63" fmla="*/ 959556 h 54"/>
                              <a:gd name="T64" fmla="*/ 332475962 w 16250"/>
                              <a:gd name="T65" fmla="*/ 106533 h 54"/>
                              <a:gd name="T66" fmla="*/ 339142059 w 16250"/>
                              <a:gd name="T67" fmla="*/ 106533 h 54"/>
                              <a:gd name="T68" fmla="*/ 339142059 w 16250"/>
                              <a:gd name="T69" fmla="*/ 106533 h 54"/>
                              <a:gd name="T70" fmla="*/ 349974716 w 16250"/>
                              <a:gd name="T71" fmla="*/ 995067 h 54"/>
                              <a:gd name="T72" fmla="*/ 362473670 w 16250"/>
                              <a:gd name="T73" fmla="*/ 1883600 h 54"/>
                              <a:gd name="T74" fmla="*/ 379139185 w 16250"/>
                              <a:gd name="T75" fmla="*/ 1883600 h 54"/>
                              <a:gd name="T76" fmla="*/ 391638321 w 16250"/>
                              <a:gd name="T77" fmla="*/ 995067 h 54"/>
                              <a:gd name="T78" fmla="*/ 402470796 w 16250"/>
                              <a:gd name="T79" fmla="*/ 106533 h 54"/>
                              <a:gd name="T80" fmla="*/ 409137075 w 16250"/>
                              <a:gd name="T81" fmla="*/ 106533 h 54"/>
                              <a:gd name="T82" fmla="*/ 409137075 w 16250"/>
                              <a:gd name="T83" fmla="*/ 106533 h 54"/>
                              <a:gd name="T84" fmla="*/ 419969550 w 16250"/>
                              <a:gd name="T85" fmla="*/ 995067 h 54"/>
                              <a:gd name="T86" fmla="*/ 432468686 w 16250"/>
                              <a:gd name="T87" fmla="*/ 1883600 h 54"/>
                              <a:gd name="T88" fmla="*/ 449134201 w 16250"/>
                              <a:gd name="T89" fmla="*/ 1883600 h 54"/>
                              <a:gd name="T90" fmla="*/ 461633155 w 16250"/>
                              <a:gd name="T91" fmla="*/ 995067 h 54"/>
                              <a:gd name="T92" fmla="*/ 472465812 w 16250"/>
                              <a:gd name="T93" fmla="*/ 106533 h 54"/>
                              <a:gd name="T94" fmla="*/ 479131909 w 16250"/>
                              <a:gd name="T95" fmla="*/ 106533 h 54"/>
                              <a:gd name="T96" fmla="*/ 479131909 w 16250"/>
                              <a:gd name="T97" fmla="*/ 106533 h 54"/>
                              <a:gd name="T98" fmla="*/ 489964566 w 16250"/>
                              <a:gd name="T99" fmla="*/ 995067 h 54"/>
                              <a:gd name="T100" fmla="*/ 502463520 w 16250"/>
                              <a:gd name="T101" fmla="*/ 1919111 h 54"/>
                              <a:gd name="T102" fmla="*/ 519129035 w 16250"/>
                              <a:gd name="T103" fmla="*/ 1919111 h 54"/>
                              <a:gd name="T104" fmla="*/ 531628171 w 16250"/>
                              <a:gd name="T105" fmla="*/ 1030578 h 54"/>
                              <a:gd name="T106" fmla="*/ 540794167 w 16250"/>
                              <a:gd name="T107" fmla="*/ 142233 h 54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9115557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076166" y="1065532"/>
                            <a:ext cx="1430013" cy="73002"/>
                          </a:xfrm>
                          <a:custGeom>
                            <a:avLst/>
                            <a:gdLst>
                              <a:gd name="T0" fmla="*/ 549970 w 15666"/>
                              <a:gd name="T1" fmla="*/ 2723796 h 800"/>
                              <a:gd name="T2" fmla="*/ 124984743 w 15666"/>
                              <a:gd name="T3" fmla="*/ 2773802 h 800"/>
                              <a:gd name="T4" fmla="*/ 125534713 w 15666"/>
                              <a:gd name="T5" fmla="*/ 3331903 h 800"/>
                              <a:gd name="T6" fmla="*/ 124984743 w 15666"/>
                              <a:gd name="T7" fmla="*/ 3889912 h 800"/>
                              <a:gd name="T8" fmla="*/ 549970 w 15666"/>
                              <a:gd name="T9" fmla="*/ 3831601 h 800"/>
                              <a:gd name="T10" fmla="*/ 0 w 15666"/>
                              <a:gd name="T11" fmla="*/ 3273592 h 800"/>
                              <a:gd name="T12" fmla="*/ 549970 w 15666"/>
                              <a:gd name="T13" fmla="*/ 2723796 h 800"/>
                              <a:gd name="T14" fmla="*/ 123876588 w 15666"/>
                              <a:gd name="T15" fmla="*/ 0 h 800"/>
                              <a:gd name="T16" fmla="*/ 130534099 w 15666"/>
                              <a:gd name="T17" fmla="*/ 3331903 h 800"/>
                              <a:gd name="T18" fmla="*/ 123868281 w 15666"/>
                              <a:gd name="T19" fmla="*/ 6663714 h 800"/>
                              <a:gd name="T20" fmla="*/ 123876588 w 15666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496878" name="Freeform 112"/>
                        <wps:cNvSpPr>
                          <a:spLocks noEditPoints="1"/>
                        </wps:cNvSpPr>
                        <wps:spPr bwMode="auto">
                          <a:xfrm>
                            <a:off x="3930491" y="1064832"/>
                            <a:ext cx="1540514" cy="73102"/>
                          </a:xfrm>
                          <a:custGeom>
                            <a:avLst/>
                            <a:gdLst>
                              <a:gd name="T0" fmla="*/ 11143246 w 8434"/>
                              <a:gd name="T1" fmla="*/ 5538390 h 400"/>
                              <a:gd name="T2" fmla="*/ 280247881 w 8434"/>
                              <a:gd name="T3" fmla="*/ 5638540 h 400"/>
                              <a:gd name="T4" fmla="*/ 281382170 w 8434"/>
                              <a:gd name="T5" fmla="*/ 6772900 h 400"/>
                              <a:gd name="T6" fmla="*/ 280247881 w 8434"/>
                              <a:gd name="T7" fmla="*/ 7873999 h 400"/>
                              <a:gd name="T8" fmla="*/ 11143246 w 8434"/>
                              <a:gd name="T9" fmla="*/ 7773849 h 400"/>
                              <a:gd name="T10" fmla="*/ 10008775 w 8434"/>
                              <a:gd name="T11" fmla="*/ 6672933 h 400"/>
                              <a:gd name="T12" fmla="*/ 11143246 w 8434"/>
                              <a:gd name="T13" fmla="*/ 5538390 h 400"/>
                              <a:gd name="T14" fmla="*/ 13345155 w 8434"/>
                              <a:gd name="T15" fmla="*/ 13345684 h 400"/>
                              <a:gd name="T16" fmla="*/ 0 w 8434"/>
                              <a:gd name="T17" fmla="*/ 6639489 h 400"/>
                              <a:gd name="T18" fmla="*/ 13378580 w 8434"/>
                              <a:gd name="T19" fmla="*/ 0 h 400"/>
                              <a:gd name="T20" fmla="*/ 13345155 w 8434"/>
                              <a:gd name="T21" fmla="*/ 13345684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8241065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793931" y="754875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E3BF32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207471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54606" y="895165"/>
                            <a:ext cx="84328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59E90" w14:textId="77777777" w:rsidR="00A423EE" w:rsidRDefault="00A423EE" w:rsidP="00A423EE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UL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928223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126676" y="895151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0F3DFD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774596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751336" y="754875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F0DA65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5084155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376101" y="895165"/>
                            <a:ext cx="1175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CB0EE" w14:textId="77777777" w:rsidR="00A423EE" w:rsidRDefault="00A423EE" w:rsidP="00A423EE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UL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2419098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128473" y="895151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D0D8C" w14:textId="77777777" w:rsidR="00A423EE" w:rsidRDefault="00A423EE" w:rsidP="00A423EE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69084994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460205" y="1096633"/>
                            <a:ext cx="100301" cy="10200"/>
                          </a:xfrm>
                          <a:custGeom>
                            <a:avLst/>
                            <a:gdLst>
                              <a:gd name="T0" fmla="*/ 861751 w 551"/>
                              <a:gd name="T1" fmla="*/ 0 h 53"/>
                              <a:gd name="T2" fmla="*/ 5833659 w 551"/>
                              <a:gd name="T3" fmla="*/ 36951 h 53"/>
                              <a:gd name="T4" fmla="*/ 6629150 w 551"/>
                              <a:gd name="T5" fmla="*/ 959185 h 53"/>
                              <a:gd name="T6" fmla="*/ 5800529 w 551"/>
                              <a:gd name="T7" fmla="*/ 1881611 h 53"/>
                              <a:gd name="T8" fmla="*/ 828621 w 551"/>
                              <a:gd name="T9" fmla="*/ 1844660 h 53"/>
                              <a:gd name="T10" fmla="*/ 0 w 551"/>
                              <a:gd name="T11" fmla="*/ 922234 h 53"/>
                              <a:gd name="T12" fmla="*/ 861751 w 551"/>
                              <a:gd name="T13" fmla="*/ 0 h 53"/>
                              <a:gd name="T14" fmla="*/ 12462991 w 551"/>
                              <a:gd name="T15" fmla="*/ 73709 h 53"/>
                              <a:gd name="T16" fmla="*/ 17434899 w 551"/>
                              <a:gd name="T17" fmla="*/ 110660 h 53"/>
                              <a:gd name="T18" fmla="*/ 18230389 w 551"/>
                              <a:gd name="T19" fmla="*/ 1033087 h 53"/>
                              <a:gd name="T20" fmla="*/ 17401768 w 551"/>
                              <a:gd name="T21" fmla="*/ 1955321 h 53"/>
                              <a:gd name="T22" fmla="*/ 12429861 w 551"/>
                              <a:gd name="T23" fmla="*/ 1918370 h 53"/>
                              <a:gd name="T24" fmla="*/ 11601058 w 551"/>
                              <a:gd name="T25" fmla="*/ 996136 h 53"/>
                              <a:gd name="T26" fmla="*/ 12462991 w 551"/>
                              <a:gd name="T27" fmla="*/ 73709 h 53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67763" name="Freeform 120"/>
                        <wps:cNvSpPr>
                          <a:spLocks noEditPoints="1"/>
                        </wps:cNvSpPr>
                        <wps:spPr bwMode="auto">
                          <a:xfrm>
                            <a:off x="968165" y="1096633"/>
                            <a:ext cx="100301" cy="9500"/>
                          </a:xfrm>
                          <a:custGeom>
                            <a:avLst/>
                            <a:gdLst>
                              <a:gd name="T0" fmla="*/ 423341 w 1101"/>
                              <a:gd name="T1" fmla="*/ 0 h 105"/>
                              <a:gd name="T2" fmla="*/ 2913831 w 1101"/>
                              <a:gd name="T3" fmla="*/ 16376 h 105"/>
                              <a:gd name="T4" fmla="*/ 3320592 w 1101"/>
                              <a:gd name="T5" fmla="*/ 426776 h 105"/>
                              <a:gd name="T6" fmla="*/ 2905541 w 1101"/>
                              <a:gd name="T7" fmla="*/ 837176 h 105"/>
                              <a:gd name="T8" fmla="*/ 415051 w 1101"/>
                              <a:gd name="T9" fmla="*/ 820710 h 105"/>
                              <a:gd name="T10" fmla="*/ 0 w 1101"/>
                              <a:gd name="T11" fmla="*/ 410400 h 105"/>
                              <a:gd name="T12" fmla="*/ 423341 w 1101"/>
                              <a:gd name="T13" fmla="*/ 0 h 105"/>
                              <a:gd name="T14" fmla="*/ 6234513 w 1101"/>
                              <a:gd name="T15" fmla="*/ 32843 h 105"/>
                              <a:gd name="T16" fmla="*/ 8725003 w 1101"/>
                              <a:gd name="T17" fmla="*/ 41076 h 105"/>
                              <a:gd name="T18" fmla="*/ 9131764 w 1101"/>
                              <a:gd name="T19" fmla="*/ 459619 h 105"/>
                              <a:gd name="T20" fmla="*/ 8716713 w 1101"/>
                              <a:gd name="T21" fmla="*/ 861786 h 105"/>
                              <a:gd name="T22" fmla="*/ 6226223 w 1101"/>
                              <a:gd name="T23" fmla="*/ 853552 h 105"/>
                              <a:gd name="T24" fmla="*/ 5811081 w 1101"/>
                              <a:gd name="T25" fmla="*/ 443243 h 105"/>
                              <a:gd name="T26" fmla="*/ 6234513 w 1101"/>
                              <a:gd name="T27" fmla="*/ 32843 h 105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41D521" id="Canvas 510743726" o:spid="_x0000_s1026" editas="canvas" style="width:469.85pt;height:234.65pt;mso-position-horizontal-relative:char;mso-position-vertical-relative:line" coordsize="59670,2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670;height:29800;visibility:visible;mso-wrap-style:square">
                  <v:fill o:detectmouseclick="t"/>
                  <v:path o:connecttype="none"/>
                </v:shape>
                <v:rect id="Rectangle 64" o:spid="_x0000_s1028" style="position:absolute;left:59029;top:27197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" filled="f" stroked="f">
                  <v:textbox style="mso-fit-shape-to-text:t" inset="0,0,0,0">
                    <w:txbxContent>
                      <w:p w14:paraId="43F9727E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9681;top:15341;width:45740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9395;top:18675;width:46896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<o:lock v:ext="edit" verticies="t"/>
                </v:shape>
                <v:shape id="Freeform 67" o:spid="_x0000_s1031" style="position:absolute;left:1037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<o:lock v:ext="edit" verticies="t"/>
                </v:shape>
                <v:shape id="Freeform 68" o:spid="_x0000_s1032" style="position:absolute;left:2173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501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3925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364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1889;width:29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" filled="f" stroked="f">
                  <v:textbox style="mso-fit-shape-to-text:t" inset="0,0,0,0">
                    <w:txbxContent>
                      <w:p w14:paraId="3F4142ED" w14:textId="77777777" w:rsidR="00A423EE" w:rsidRPr="00D90C8D" w:rsidRDefault="00A423EE" w:rsidP="00A423EE">
                        <w:r>
                          <w:rPr>
                            <w:color w:val="000000"/>
                          </w:rPr>
                          <w:t xml:space="preserve">Transmitter output power </w:t>
                        </w:r>
                        <w:r w:rsidRPr="00D90C8D">
                          <w:t>frequency regions for transition</w:t>
                        </w:r>
                      </w:p>
                    </w:txbxContent>
                  </v:textbox>
                </v:rect>
                <v:rect id="Rectangle 73" o:spid="_x0000_s1037" style="position:absolute;left:24657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" filled="f" stroked="f">
                  <v:textbox style="mso-fit-shape-to-text:t" inset="0,0,0,0">
                    <w:txbxContent>
                      <w:p w14:paraId="3F288821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2230;top:20214;width:268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" filled="f" stroked="f">
                  <v:textbox style="mso-fit-shape-to-text:t" inset="0,0,0,0">
                    <w:txbxContent>
                      <w:p w14:paraId="0D511C9A" w14:textId="77777777" w:rsidR="00A423EE" w:rsidRDefault="00A423EE" w:rsidP="00A423EE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4789;top:20214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" filled="f" stroked="f">
                  <v:textbox style="mso-fit-shape-to-text:t" inset="0,0,0,0">
                    <w:txbxContent>
                      <w:p w14:paraId="7F0FFE47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7" o:spid="_x0000_s1040" style="position:absolute;left:1122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<o:lock v:ext="edit" verticies="t"/>
                </v:shape>
                <v:shape id="Freeform 78" o:spid="_x0000_s1041" style="position:absolute;left:2506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<o:lock v:ext="edit" verticies="t"/>
                </v:shape>
                <v:rect id="Rectangle 79" o:spid="_x0000_s1042" style="position:absolute;left:26599;top:7548;width:1164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069D0995" w14:textId="77777777" w:rsidR="00A423EE" w:rsidRDefault="00A423EE" w:rsidP="00A423EE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3" style="position:absolute;left:37761;top:7548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" filled="f" stroked="f">
                  <v:textbox style="mso-fit-shape-to-text:t" inset="0,0,0,0">
                    <w:txbxContent>
                      <w:p w14:paraId="7F7A2344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4" style="position:absolute;left:26802;top:8951;width:10979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" filled="f" stroked="f">
                  <v:textbox style="mso-fit-shape-to-text:t" inset="0,0,0,0">
                    <w:txbxContent>
                      <w:p w14:paraId="417BB7FE" w14:textId="77777777" w:rsidR="00A423EE" w:rsidRDefault="00A423EE" w:rsidP="00A423EE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(DL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5" style="position:absolute;left:39030;top:8951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" filled="f" stroked="f">
                  <v:textbox style="mso-fit-shape-to-text:t" inset="0,0,0,0">
                    <w:txbxContent>
                      <w:p w14:paraId="56A36306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6" style="position:absolute;left:45601;top:23497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7C597315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7" style="position:absolute;left:48141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" filled="f" stroked="f">
                  <v:textbox style="mso-fit-shape-to-text:t" inset="0,0,0,0">
                    <w:txbxContent>
                      <w:p w14:paraId="4B99BC82" w14:textId="77777777" w:rsidR="00A423EE" w:rsidRDefault="00A423EE" w:rsidP="00A423EE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5" o:spid="_x0000_s1048" style="position:absolute;left:51271;top:24893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" filled="f" stroked="f">
                  <v:textbox style="mso-fit-shape-to-text:t" inset="0,0,0,0">
                    <w:txbxContent>
                      <w:p w14:paraId="6012902F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49" style="position:absolute;left:11641;top:23497;width:857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" filled="f" stroked="f">
                  <v:textbox style="mso-fit-shape-to-text:t" inset="0,0,0,0">
                    <w:txbxContent>
                      <w:p w14:paraId="7C3DF779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0" style="position:absolute;left:14187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" filled="f" stroked="f">
                  <v:textbox style="mso-fit-shape-to-text:t" inset="0,0,0,0">
                    <w:txbxContent>
                      <w:p w14:paraId="282B6E55" w14:textId="77777777" w:rsidR="00A423EE" w:rsidRDefault="00A423EE" w:rsidP="00A423EE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8" o:spid="_x0000_s1051" style="position:absolute;left:17311;top:24893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" filled="f" stroked="f">
                  <v:textbox style="mso-fit-shape-to-text:t" inset="0,0,0,0">
                    <w:txbxContent>
                      <w:p w14:paraId="691BE223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2" style="position:absolute;left:43787;top:22231;width:11748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<o:lock v:ext="edit" verticies="t"/>
                </v:shape>
                <v:shape id="Freeform 90" o:spid="_x0000_s1053" style="position:absolute;left:2177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<o:lock v:ext="edit" verticies="t"/>
                </v:shape>
                <v:shape id="Freeform 91" o:spid="_x0000_s1054" style="position:absolute;left:3948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<o:lock v:ext="edit" verticies="t"/>
                </v:shape>
                <v:rect id="Rectangle 92" o:spid="_x0000_s1055" style="position:absolute;left:25114;top:19449;width:1290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604A4679" w14:textId="77777777" w:rsidR="00A423EE" w:rsidRDefault="00A423EE" w:rsidP="00A423EE">
                        <w:r w:rsidRPr="00216DB0">
                          <w:rPr>
                            <w:color w:val="000000"/>
                          </w:rPr>
                          <w:t>Transient period between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056" style="position:absolute;left:26009;top:21136;width:1115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" filled="f" stroked="f">
                  <v:textbox style="mso-fit-shape-to-text:t" inset="0,0,0,0">
                    <w:txbxContent>
                      <w:p w14:paraId="3B8D67AD" w14:textId="77777777" w:rsidR="00A423EE" w:rsidRDefault="00A423EE" w:rsidP="00A423EE">
                        <w:r w:rsidRPr="00216DB0">
                          <w:rPr>
                            <w:color w:val="000000"/>
                          </w:rPr>
                          <w:t>SBFD and non-SBFD</w:t>
                        </w:r>
                      </w:p>
                    </w:txbxContent>
                  </v:textbox>
                </v:rect>
                <v:rect id="Rectangle 94" o:spid="_x0000_s1057" style="position:absolute;left:33742;top:20887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" filled="f" stroked="f">
                  <v:textbox style="mso-fit-shape-to-text:t" inset="0,0,0,0">
                    <w:txbxContent>
                      <w:p w14:paraId="36C0E07E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8" style="position:absolute;flip:y;visibility:visible;mso-wrap-style:square" from="22941,21432" to="2560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" strokeweight=".7pt">
                  <v:stroke endcap="round"/>
                </v:line>
                <v:line id="Line 96" o:spid="_x0000_s1059" style="position:absolute;flip:x y;visibility:visible;mso-wrap-style:square" from="38890,21299" to="4167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" strokeweight=".7pt">
                  <v:stroke endcap="round"/>
                </v:line>
                <v:rect id="Rectangle 97" o:spid="_x0000_s1060" alt="宽上对角线" style="position:absolute;left:1081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" fillcolor="black" stroked="f">
                  <v:fill r:id="rId13" o:title="" type="pattern"/>
                </v:rect>
                <v:line id="Line 98" o:spid="_x0000_s1061" style="position:absolute;visibility:visible;mso-wrap-style:square" from="10818,15386" to="2177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" strokeweight="1.45pt"/>
                <v:line id="Line 99" o:spid="_x0000_s1062" style="position:absolute;flip:y;visibility:visible;mso-wrap-style:square" from="21778,13201" to="2178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" strokeweight="1.45pt"/>
                <v:rect id="Rectangle 100" o:spid="_x0000_s1063" alt="宽上对角线" style="position:absolute;left:43685;top:13201;width:10961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" fillcolor="black" stroked="f">
                  <v:fill r:id="rId13" o:title="" type="pattern"/>
                  <v:textbox>
                    <w:txbxContent>
                      <w:p w14:paraId="2F009EEA" w14:textId="77777777" w:rsidR="00A423EE" w:rsidRDefault="00A423EE" w:rsidP="00A423EE">
                        <w:pPr>
                          <w:jc w:val="center"/>
                        </w:pPr>
                      </w:p>
                    </w:txbxContent>
                  </v:textbox>
                </v:rect>
                <v:line id="Line 101" o:spid="_x0000_s1064" style="position:absolute;visibility:visible;mso-wrap-style:square" from="43685,15386" to="54646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" strokeweight="1.45pt"/>
                <v:line id="Line 102" o:spid="_x0000_s1065" style="position:absolute;flip:y;visibility:visible;mso-wrap-style:square" from="43685,13201" to="4369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" strokeweight="1.45pt"/>
                <v:rect id="Rectangle 103" o:spid="_x0000_s1066" style="position:absolute;left:747;top:14748;width:861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" filled="f" stroked="f">
                  <v:textbox style="mso-fit-shape-to-text:t" inset="0,0,0,0">
                    <w:txbxContent>
                      <w:p w14:paraId="54A1BB74" w14:textId="77777777" w:rsidR="00A423EE" w:rsidRDefault="00A423EE" w:rsidP="00A423EE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7" style="position:absolute;left:8987;top:14748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" filled="f" stroked="f">
                  <v:textbox style="mso-fit-shape-to-text:t" inset="0,0,0,0">
                    <w:txbxContent>
                      <w:p w14:paraId="533996FD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8" style="position:absolute;left:747;top:16151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" filled="f" stroked="f">
                  <v:textbox style="mso-fit-shape-to-text:t" inset="0,0,0,0">
                    <w:txbxContent>
                      <w:p w14:paraId="4E66D30E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69" style="position:absolute;left:366;top:2723;width:811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" filled="f" stroked="f">
                  <v:textbox style="mso-fit-shape-to-text:t" inset="0,0,0,0">
                    <w:txbxContent>
                      <w:p w14:paraId="0E9F58AB" w14:textId="77777777" w:rsidR="00A423EE" w:rsidRDefault="00A423EE" w:rsidP="00A423EE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0" style="position:absolute;left:8123;top:2723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" filled="f" stroked="f">
                  <v:textbox style="mso-fit-shape-to-text:t" inset="0,0,0,0">
                    <w:txbxContent>
                      <w:p w14:paraId="6F2B419D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1" style="position:absolute;left:982;top:4124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" filled="f" stroked="f">
                  <v:textbox style="mso-fit-shape-to-text:t" inset="0,0,0,0">
                    <w:txbxContent>
                      <w:p w14:paraId="19161865" w14:textId="77777777" w:rsidR="00A423EE" w:rsidRDefault="00A423EE" w:rsidP="00A423EE"/>
                    </w:txbxContent>
                  </v:textbox>
                </v:rect>
                <v:rect id="Rectangle 109" o:spid="_x0000_s1072" style="position:absolute;left:7527;top:4126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" filled="f" stroked="f">
                  <v:textbox style="mso-fit-shape-to-text:t" inset="0,0,0,0">
                    <w:txbxContent>
                      <w:p w14:paraId="012CEBFA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3" style="position:absolute;left:968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<o:lock v:ext="edit" verticies="t"/>
                </v:shape>
                <v:shape id="Freeform 111" o:spid="_x0000_s1074" style="position:absolute;left:1076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<o:lock v:ext="edit" verticies="t"/>
                </v:shape>
                <v:shape id="Freeform 112" o:spid="_x0000_s1075" style="position:absolute;left:39304;top:10648;width:15406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<o:lock v:ext="edit" verticies="t"/>
                </v:shape>
                <v:rect id="Rectangle 113" o:spid="_x0000_s1076" style="position:absolute;left:17939;top:7548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" filled="f" stroked="f">
                  <v:textbox style="mso-fit-shape-to-text:t" inset="0,0,0,0">
                    <w:txbxContent>
                      <w:p w14:paraId="58E3BF32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7" style="position:absolute;left:13546;top:8951;width:843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" filled="f" stroked="f">
                  <v:textbox style="mso-fit-shape-to-text:t" inset="0,0,0,0">
                    <w:txbxContent>
                      <w:p w14:paraId="68759E90" w14:textId="77777777" w:rsidR="00A423EE" w:rsidRDefault="00A423EE" w:rsidP="00A423EE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UL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8" style="position:absolute;left:21266;top:8951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" filled="f" stroked="f">
                  <v:textbox style="mso-fit-shape-to-text:t" inset="0,0,0,0">
                    <w:txbxContent>
                      <w:p w14:paraId="530F3DFD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79" style="position:absolute;left:47513;top:7548;width:64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00F0DA65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0" style="position:absolute;left:43761;top:8951;width:1175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" filled="f" stroked="f">
                  <v:textbox style="mso-fit-shape-to-text:t" inset="0,0,0,0">
                    <w:txbxContent>
                      <w:p w14:paraId="46BCB0EE" w14:textId="77777777" w:rsidR="00A423EE" w:rsidRDefault="00A423EE" w:rsidP="00A423EE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UL transmission</w:t>
                        </w:r>
                      </w:p>
                    </w:txbxContent>
                  </v:textbox>
                </v:rect>
                <v:rect id="Rectangle 118" o:spid="_x0000_s1081" style="position:absolute;left:51284;top:8951;width:64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" filled="f" stroked="f">
                  <v:textbox style="mso-fit-shape-to-text:t" inset="0,0,0,0">
                    <w:txbxContent>
                      <w:p w14:paraId="54CD0D8C" w14:textId="77777777" w:rsidR="00A423EE" w:rsidRDefault="00A423EE" w:rsidP="00A423EE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2" style="position:absolute;left:54602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<o:lock v:ext="edit" verticies="t"/>
                </v:shape>
                <v:shape id="Freeform 120" o:spid="_x0000_s1083" style="position:absolute;left:968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7E0C3C56" w14:textId="77777777" w:rsidR="00A423EE" w:rsidRPr="009046DD" w:rsidRDefault="00A423EE" w:rsidP="00A423EE">
      <w:pPr>
        <w:pStyle w:val="TF"/>
        <w:rPr>
          <w:lang w:val="en-US"/>
        </w:rPr>
      </w:pPr>
      <w:r w:rsidRPr="00F95B02">
        <w:t xml:space="preserve">Figure </w:t>
      </w:r>
      <w:r>
        <w:rPr>
          <w:lang w:val="en-US"/>
        </w:rPr>
        <w:t>12</w:t>
      </w:r>
      <w:r w:rsidRPr="00F95B02">
        <w:t>.</w:t>
      </w:r>
      <w:r>
        <w:rPr>
          <w:lang w:val="en-US"/>
        </w:rPr>
        <w:t>2</w:t>
      </w:r>
      <w:r w:rsidRPr="00F95B02">
        <w:t>.</w:t>
      </w:r>
      <w:r>
        <w:rPr>
          <w:lang w:val="en-US"/>
        </w:rPr>
        <w:t>8</w:t>
      </w:r>
      <w:r w:rsidRPr="00F95B02">
        <w:t xml:space="preserve">.1-1: Example of relations between transmitter ON period, transmitter OFF period and </w:t>
      </w:r>
      <w:r w:rsidRPr="00F95B02">
        <w:rPr>
          <w:i/>
        </w:rPr>
        <w:t>transmitter transient period</w:t>
      </w:r>
      <w:r>
        <w:rPr>
          <w:i/>
          <w:lang w:val="en-US"/>
        </w:rPr>
        <w:t xml:space="preserve"> between SBFD and non-SBFD operation</w:t>
      </w:r>
    </w:p>
    <w:p w14:paraId="3673BB0F" w14:textId="77777777" w:rsidR="00A423EE" w:rsidRPr="00127753" w:rsidRDefault="00A423EE" w:rsidP="00A423EE">
      <w:r w:rsidRPr="00127753">
        <w:t xml:space="preserve">The transmitter transient period for SBFD shall be measured in the transmission bandwidth configuration for SBFD DL subband, UL subband and guardband, depending on different SBFD cases: </w:t>
      </w:r>
    </w:p>
    <w:p w14:paraId="10DC0632" w14:textId="77777777" w:rsidR="00A423EE" w:rsidRPr="00127753" w:rsidRDefault="00A423EE" w:rsidP="00A423EE">
      <w:pPr>
        <w:pStyle w:val="TH"/>
        <w:rPr>
          <w:lang w:eastAsia="zh-CN"/>
        </w:rPr>
      </w:pPr>
      <w:r w:rsidRPr="00127753">
        <w:lastRenderedPageBreak/>
        <w:t>Table 12.2.8.1-1: Transmitter transient period between SBFD and non-SBFD operation</w:t>
      </w:r>
    </w:p>
    <w:tbl>
      <w:tblPr>
        <w:tblStyle w:val="TableGrid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A423EE" w:rsidRPr="00127753" w14:paraId="4FF54AC8" w14:textId="77777777" w:rsidTr="008F4CA9">
        <w:trPr>
          <w:jc w:val="center"/>
        </w:trPr>
        <w:tc>
          <w:tcPr>
            <w:tcW w:w="3209" w:type="dxa"/>
          </w:tcPr>
          <w:p w14:paraId="63E6542D" w14:textId="77777777" w:rsidR="00A423EE" w:rsidRPr="00127753" w:rsidRDefault="00A423EE" w:rsidP="008F4CA9">
            <w:pPr>
              <w:spacing w:before="60"/>
              <w:ind w:left="576"/>
              <w:rPr>
                <w:rFonts w:ascii="Arial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16381C0A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2268" w:type="dxa"/>
          </w:tcPr>
          <w:p w14:paraId="01986F5F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</w:tr>
      <w:tr w:rsidR="00A423EE" w:rsidRPr="00127753" w14:paraId="451091E5" w14:textId="77777777" w:rsidTr="008F4CA9">
        <w:trPr>
          <w:trHeight w:val="57"/>
          <w:jc w:val="center"/>
        </w:trPr>
        <w:tc>
          <w:tcPr>
            <w:tcW w:w="3209" w:type="dxa"/>
            <w:vAlign w:val="center"/>
          </w:tcPr>
          <w:p w14:paraId="1042A823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DL symbol</w:t>
            </w:r>
          </w:p>
        </w:tc>
        <w:tc>
          <w:tcPr>
            <w:tcW w:w="2031" w:type="dxa"/>
            <w:vAlign w:val="center"/>
          </w:tcPr>
          <w:p w14:paraId="6838FE9C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UL subband and guardband(s)</w:t>
            </w:r>
          </w:p>
        </w:tc>
        <w:tc>
          <w:tcPr>
            <w:tcW w:w="2268" w:type="dxa"/>
            <w:vAlign w:val="center"/>
          </w:tcPr>
          <w:p w14:paraId="6D8C93D7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  <w:tr w:rsidR="00A423EE" w:rsidRPr="00127753" w14:paraId="09E89026" w14:textId="77777777" w:rsidTr="008F4CA9">
        <w:trPr>
          <w:trHeight w:val="57"/>
          <w:jc w:val="center"/>
        </w:trPr>
        <w:tc>
          <w:tcPr>
            <w:tcW w:w="3209" w:type="dxa"/>
            <w:vAlign w:val="center"/>
          </w:tcPr>
          <w:p w14:paraId="27B9E286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UL symbol</w:t>
            </w:r>
          </w:p>
        </w:tc>
        <w:tc>
          <w:tcPr>
            <w:tcW w:w="2031" w:type="dxa"/>
            <w:vAlign w:val="center"/>
          </w:tcPr>
          <w:p w14:paraId="2133EA7A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DL subband</w:t>
            </w:r>
          </w:p>
        </w:tc>
        <w:tc>
          <w:tcPr>
            <w:tcW w:w="2268" w:type="dxa"/>
            <w:vAlign w:val="center"/>
          </w:tcPr>
          <w:p w14:paraId="5FB6FBD9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423EE" w:rsidRPr="00127753" w14:paraId="4E6BEF4C" w14:textId="77777777" w:rsidTr="008F4CA9">
        <w:trPr>
          <w:trHeight w:val="57"/>
          <w:jc w:val="center"/>
        </w:trPr>
        <w:tc>
          <w:tcPr>
            <w:tcW w:w="3209" w:type="dxa"/>
            <w:vAlign w:val="center"/>
          </w:tcPr>
          <w:p w14:paraId="39EEACE4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DL symbol to SBFD symbol</w:t>
            </w:r>
          </w:p>
        </w:tc>
        <w:tc>
          <w:tcPr>
            <w:tcW w:w="2031" w:type="dxa"/>
            <w:vAlign w:val="center"/>
          </w:tcPr>
          <w:p w14:paraId="146B6B51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UL subband and guardband(s)</w:t>
            </w:r>
          </w:p>
        </w:tc>
        <w:tc>
          <w:tcPr>
            <w:tcW w:w="2268" w:type="dxa"/>
            <w:vAlign w:val="center"/>
          </w:tcPr>
          <w:p w14:paraId="7800B6A6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423EE" w:rsidRPr="00127753" w14:paraId="199A9CED" w14:textId="77777777" w:rsidTr="008F4CA9">
        <w:trPr>
          <w:trHeight w:val="57"/>
          <w:jc w:val="center"/>
        </w:trPr>
        <w:tc>
          <w:tcPr>
            <w:tcW w:w="3209" w:type="dxa"/>
            <w:vAlign w:val="center"/>
          </w:tcPr>
          <w:p w14:paraId="1DC80D27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UL symbol to SBFD symbol</w:t>
            </w:r>
          </w:p>
        </w:tc>
        <w:tc>
          <w:tcPr>
            <w:tcW w:w="2031" w:type="dxa"/>
            <w:vAlign w:val="center"/>
          </w:tcPr>
          <w:p w14:paraId="1EAD6324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DL subband</w:t>
            </w:r>
          </w:p>
        </w:tc>
        <w:tc>
          <w:tcPr>
            <w:tcW w:w="2268" w:type="dxa"/>
            <w:vAlign w:val="center"/>
          </w:tcPr>
          <w:p w14:paraId="7CC12AF9" w14:textId="77777777" w:rsidR="00A423EE" w:rsidRPr="00127753" w:rsidRDefault="00A423EE" w:rsidP="008F4CA9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</w:tbl>
    <w:p w14:paraId="5B82FD59" w14:textId="77777777" w:rsidR="00A423EE" w:rsidRPr="003818E2" w:rsidRDefault="00A423EE" w:rsidP="00A423EE">
      <w:pPr>
        <w:rPr>
          <w:lang w:val="en-US"/>
        </w:rPr>
      </w:pPr>
    </w:p>
    <w:p w14:paraId="4B3E2396" w14:textId="77777777" w:rsidR="00A423EE" w:rsidRPr="00E83E20" w:rsidRDefault="00A423EE" w:rsidP="00A423EE">
      <w:pPr>
        <w:rPr>
          <w:i/>
          <w:lang w:eastAsia="zh-CN"/>
        </w:rPr>
      </w:pPr>
      <w:r w:rsidRPr="00CC7779">
        <w:rPr>
          <w:rFonts w:eastAsia="Times New Roman" w:cs="v5.0.0"/>
        </w:rPr>
        <w:t xml:space="preserve">For </w:t>
      </w:r>
      <w:r w:rsidRPr="00CC7779">
        <w:rPr>
          <w:rFonts w:eastAsia="Times New Roman" w:cs="v5.0.0"/>
          <w:i/>
          <w:iCs/>
        </w:rPr>
        <w:t>BS type 1-H</w:t>
      </w:r>
      <w:r w:rsidRPr="00CC7779">
        <w:rPr>
          <w:rFonts w:eastAsia="Times New Roman" w:cs="v5.0.0"/>
        </w:rPr>
        <w:t xml:space="preserve"> this requirement </w:t>
      </w:r>
      <w:r w:rsidRPr="00CC7779">
        <w:rPr>
          <w:rFonts w:cs="v5.0.0"/>
          <w:lang w:val="en-US" w:eastAsia="zh-CN"/>
        </w:rPr>
        <w:t xml:space="preserve">shall be applied </w:t>
      </w:r>
      <w:r w:rsidRPr="00CC7779">
        <w:rPr>
          <w:rFonts w:eastAsia="Times New Roman" w:cs="v5.0.0"/>
        </w:rPr>
        <w:t xml:space="preserve">at each </w:t>
      </w:r>
      <w:r w:rsidRPr="00CC7779">
        <w:rPr>
          <w:rFonts w:eastAsia="Times New Roman" w:cs="v5.0.0"/>
          <w:i/>
        </w:rPr>
        <w:t>TAB connector</w:t>
      </w:r>
      <w:r w:rsidRPr="00CC7779">
        <w:rPr>
          <w:rFonts w:eastAsia="Times New Roman" w:cs="v5.0.0"/>
        </w:rPr>
        <w:t xml:space="preserve"> supporting transmission in the </w:t>
      </w:r>
      <w:r w:rsidRPr="00CC7779">
        <w:rPr>
          <w:rFonts w:eastAsia="Times New Roman" w:cs="v5.0.0"/>
          <w:i/>
          <w:iCs/>
        </w:rPr>
        <w:t>operating band.</w:t>
      </w:r>
    </w:p>
    <w:p w14:paraId="29E80CAE" w14:textId="77777777" w:rsidR="00A423EE" w:rsidRDefault="00A423EE" w:rsidP="00A423EE">
      <w:pPr>
        <w:pStyle w:val="Heading4"/>
        <w:numPr>
          <w:ilvl w:val="0"/>
          <w:numId w:val="0"/>
        </w:numPr>
        <w:rPr>
          <w:lang w:eastAsia="zh-CN"/>
        </w:rPr>
      </w:pPr>
      <w:bookmarkStart w:id="5" w:name="_Toc212538288"/>
      <w:r>
        <w:t>12</w:t>
      </w:r>
      <w:r w:rsidRPr="00F95B02">
        <w:t>.</w:t>
      </w:r>
      <w:r>
        <w:t>2</w:t>
      </w:r>
      <w:r w:rsidRPr="00F95B02">
        <w:t>.</w:t>
      </w:r>
      <w:r>
        <w:t>8</w:t>
      </w:r>
      <w:r w:rsidRPr="00F95B02">
        <w:t>.2</w:t>
      </w:r>
      <w:r w:rsidRPr="00F95B02">
        <w:tab/>
      </w:r>
      <w:r w:rsidRPr="00F95B02">
        <w:rPr>
          <w:lang w:eastAsia="zh-CN"/>
        </w:rPr>
        <w:t xml:space="preserve">Minimum requirement for </w:t>
      </w:r>
      <w:r w:rsidRPr="00F95B02">
        <w:rPr>
          <w:i/>
          <w:lang w:eastAsia="zh-CN"/>
        </w:rPr>
        <w:t>BS type 1-H</w:t>
      </w:r>
      <w:bookmarkEnd w:id="5"/>
      <w:r w:rsidRPr="00F95B02">
        <w:rPr>
          <w:lang w:eastAsia="zh-CN"/>
        </w:rPr>
        <w:t xml:space="preserve"> </w:t>
      </w:r>
    </w:p>
    <w:p w14:paraId="463B4B39" w14:textId="77777777" w:rsidR="00A423EE" w:rsidRPr="00F95B02" w:rsidRDefault="00A423EE" w:rsidP="00A423EE">
      <w:r w:rsidRPr="00F95B02">
        <w:t xml:space="preserve">For </w:t>
      </w:r>
      <w:r w:rsidRPr="00F95B02">
        <w:rPr>
          <w:i/>
        </w:rPr>
        <w:t>BS type 1-H</w:t>
      </w:r>
      <w:r w:rsidRPr="00F95B02">
        <w:t xml:space="preserve">, the </w:t>
      </w:r>
      <w:r w:rsidRPr="00F95B02">
        <w:rPr>
          <w:i/>
        </w:rPr>
        <w:t>transmitter transient period</w:t>
      </w:r>
      <w:r>
        <w:rPr>
          <w:i/>
        </w:rPr>
        <w:t xml:space="preserve"> between SBFD and non-SBFD operation</w:t>
      </w:r>
      <w:r w:rsidRPr="00F95B02">
        <w:t xml:space="preserve"> shall be shorter than the values listed in </w:t>
      </w:r>
      <w:r w:rsidRPr="00F95B02">
        <w:rPr>
          <w:lang w:eastAsia="zh-CN"/>
        </w:rPr>
        <w:t xml:space="preserve">the minimum requirement </w:t>
      </w:r>
      <w:r w:rsidRPr="00F95B02">
        <w:t xml:space="preserve">table </w:t>
      </w:r>
      <w:r>
        <w:t>12</w:t>
      </w:r>
      <w:r w:rsidRPr="00F95B02">
        <w:t>.</w:t>
      </w:r>
      <w:r>
        <w:t>2</w:t>
      </w:r>
      <w:r w:rsidRPr="00F95B02">
        <w:t>.</w:t>
      </w:r>
      <w:r>
        <w:t>8</w:t>
      </w:r>
      <w:r w:rsidRPr="00F95B02">
        <w:t>.2-1.</w:t>
      </w:r>
    </w:p>
    <w:p w14:paraId="6BC1A5A4" w14:textId="77777777" w:rsidR="00A423EE" w:rsidRPr="00F95B02" w:rsidRDefault="00A423EE" w:rsidP="00A423EE">
      <w:pPr>
        <w:pStyle w:val="TH"/>
        <w:rPr>
          <w:lang w:eastAsia="zh-CN"/>
        </w:rPr>
      </w:pPr>
      <w:r w:rsidRPr="00F95B02">
        <w:t xml:space="preserve">Table </w:t>
      </w:r>
      <w:r>
        <w:t>12</w:t>
      </w:r>
      <w:r w:rsidRPr="00F95B02">
        <w:t>.</w:t>
      </w:r>
      <w:r>
        <w:t>2</w:t>
      </w:r>
      <w:r w:rsidRPr="00F95B02">
        <w:t>.</w:t>
      </w:r>
      <w:r>
        <w:t>8</w:t>
      </w:r>
      <w:r w:rsidRPr="00F95B02">
        <w:t xml:space="preserve">.2-1: </w:t>
      </w:r>
      <w:r w:rsidRPr="00F95B02">
        <w:rPr>
          <w:lang w:eastAsia="zh-CN"/>
        </w:rPr>
        <w:t>Minimum requirement</w:t>
      </w:r>
      <w:r w:rsidRPr="00F95B02">
        <w:t xml:space="preserve"> for the </w:t>
      </w:r>
      <w:r w:rsidRPr="00F95B02">
        <w:rPr>
          <w:i/>
        </w:rPr>
        <w:t>transmitter transient period</w:t>
      </w:r>
      <w:r>
        <w:rPr>
          <w:i/>
        </w:rPr>
        <w:t xml:space="preserve"> between SBFD and non-SBFD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operation </w:t>
      </w:r>
      <w:r w:rsidRPr="00F95B02">
        <w:rPr>
          <w:lang w:eastAsia="zh-CN"/>
        </w:rPr>
        <w:t xml:space="preserve">for </w:t>
      </w:r>
      <w:r w:rsidRPr="00F95B02">
        <w:rPr>
          <w:i/>
          <w:lang w:eastAsia="zh-CN"/>
        </w:rPr>
        <w:t>BS type 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3969"/>
      </w:tblGrid>
      <w:tr w:rsidR="00A423EE" w:rsidRPr="00F95B02" w14:paraId="717D52D3" w14:textId="77777777" w:rsidTr="008F4CA9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7FE8" w14:textId="77777777" w:rsidR="00A423EE" w:rsidRPr="00F95B02" w:rsidRDefault="00A423EE" w:rsidP="008F4CA9">
            <w:pPr>
              <w:pStyle w:val="TAH"/>
            </w:pPr>
            <w:r w:rsidRPr="00F95B02"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6E3" w14:textId="77777777" w:rsidR="00A423EE" w:rsidRPr="00F95B02" w:rsidRDefault="00A423EE" w:rsidP="008F4CA9">
            <w:pPr>
              <w:pStyle w:val="TAH"/>
            </w:pPr>
            <w:r w:rsidRPr="00F95B02">
              <w:t>Transient period length (µs)</w:t>
            </w:r>
          </w:p>
        </w:tc>
      </w:tr>
      <w:tr w:rsidR="00A423EE" w:rsidRPr="00F95B02" w14:paraId="15328401" w14:textId="77777777" w:rsidTr="008F4CA9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69FA" w14:textId="77777777" w:rsidR="00A423EE" w:rsidRPr="00F95B02" w:rsidRDefault="00A423EE" w:rsidP="008F4CA9">
            <w:pPr>
              <w:pStyle w:val="TAC"/>
            </w:pPr>
            <w:r w:rsidRPr="00F95B02"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8970" w14:textId="77777777" w:rsidR="00A423EE" w:rsidRPr="00F95B02" w:rsidRDefault="00A423EE" w:rsidP="008F4CA9">
            <w:pPr>
              <w:pStyle w:val="TAC"/>
            </w:pPr>
            <w:r w:rsidRPr="00F95B02">
              <w:t>10</w:t>
            </w:r>
          </w:p>
        </w:tc>
      </w:tr>
      <w:tr w:rsidR="00A423EE" w:rsidRPr="00F95B02" w14:paraId="2E96C64A" w14:textId="77777777" w:rsidTr="008F4CA9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692" w14:textId="77777777" w:rsidR="00A423EE" w:rsidRPr="00F95B02" w:rsidRDefault="00A423EE" w:rsidP="008F4CA9">
            <w:pPr>
              <w:pStyle w:val="TAC"/>
            </w:pPr>
            <w:r w:rsidRPr="00F95B02"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F52" w14:textId="77777777" w:rsidR="00A423EE" w:rsidRPr="00F95B02" w:rsidRDefault="00A423EE" w:rsidP="008F4CA9">
            <w:pPr>
              <w:pStyle w:val="TAC"/>
            </w:pPr>
            <w:r w:rsidRPr="00F95B02">
              <w:t>10</w:t>
            </w:r>
          </w:p>
        </w:tc>
      </w:tr>
    </w:tbl>
    <w:p w14:paraId="00AC729C" w14:textId="77777777" w:rsidR="00A423EE" w:rsidRDefault="00A423EE" w:rsidP="00C83215"/>
    <w:p w14:paraId="4F3719CC" w14:textId="05E3D955" w:rsidR="0059553B" w:rsidRPr="00C83215" w:rsidRDefault="0059553B" w:rsidP="0059553B">
      <w:pPr>
        <w:pStyle w:val="Proposal"/>
      </w:pPr>
      <w:r>
        <w:t xml:space="preserve"> Transient period between SBFD and non-SBFD operation needs to be included in </w:t>
      </w:r>
      <w:r w:rsidR="003E4EF1">
        <w:t>transmitter</w:t>
      </w:r>
      <w:r>
        <w:t xml:space="preserve"> test specifications.</w:t>
      </w:r>
    </w:p>
    <w:p w14:paraId="7FAD7D28" w14:textId="539DE9D4" w:rsidR="008612E1" w:rsidRDefault="00591956" w:rsidP="00FD7206">
      <w:pPr>
        <w:pStyle w:val="Heading2"/>
      </w:pPr>
      <w:r>
        <w:t>Manufacturer declarations</w:t>
      </w:r>
    </w:p>
    <w:p w14:paraId="2A9431D6" w14:textId="67783ED2" w:rsidR="00B96495" w:rsidRDefault="00B96495" w:rsidP="00591956">
      <w:r>
        <w:t>The following was agreed in RAN4#116bis: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495" w14:paraId="4776DD60" w14:textId="77777777" w:rsidTr="00B96495">
        <w:tc>
          <w:tcPr>
            <w:tcW w:w="9629" w:type="dxa"/>
          </w:tcPr>
          <w:p w14:paraId="5DFD86DB" w14:textId="77777777" w:rsidR="00B96495" w:rsidRPr="00B96495" w:rsidRDefault="00B96495" w:rsidP="00B96495">
            <w:pPr>
              <w:rPr>
                <w:szCs w:val="24"/>
                <w:lang w:eastAsia="zh-CN"/>
              </w:rPr>
            </w:pPr>
            <w:r w:rsidRPr="004C5CEC">
              <w:rPr>
                <w:szCs w:val="24"/>
                <w:lang w:eastAsia="zh-CN"/>
              </w:rPr>
              <w:t>Agreement:</w:t>
            </w:r>
          </w:p>
          <w:p w14:paraId="622B792A" w14:textId="77777777" w:rsidR="00B96495" w:rsidRPr="00B96495" w:rsidRDefault="00B96495" w:rsidP="00B96495">
            <w:pPr>
              <w:pStyle w:val="ListParagraph"/>
              <w:numPr>
                <w:ilvl w:val="0"/>
                <w:numId w:val="44"/>
              </w:numPr>
              <w:spacing w:after="120"/>
              <w:rPr>
                <w:sz w:val="20"/>
                <w:lang w:val="en-GB"/>
              </w:rPr>
            </w:pPr>
            <w:r w:rsidRPr="00B96495">
              <w:rPr>
                <w:sz w:val="20"/>
                <w:lang w:val="en-GB"/>
              </w:rPr>
              <w:t>Introduce new manufacture declarations related to SBFD capable BSs in TS 38.141-1 and TS 38.141-2 based on the work-split.</w:t>
            </w:r>
          </w:p>
          <w:p w14:paraId="5056367E" w14:textId="77777777" w:rsidR="00B96495" w:rsidRDefault="00B96495" w:rsidP="00B96495">
            <w:pPr>
              <w:pStyle w:val="ListParagraph"/>
              <w:numPr>
                <w:ilvl w:val="0"/>
                <w:numId w:val="44"/>
              </w:numPr>
              <w:spacing w:after="120"/>
              <w:rPr>
                <w:sz w:val="20"/>
                <w:lang w:val="en-GB"/>
              </w:rPr>
            </w:pPr>
            <w:r w:rsidRPr="00B96495">
              <w:rPr>
                <w:sz w:val="20"/>
                <w:lang w:val="en-GB"/>
              </w:rPr>
              <w:t>Remove multi-band operation from this release and align to Core specs.</w:t>
            </w:r>
          </w:p>
          <w:p w14:paraId="68094A5E" w14:textId="6ED72FEB" w:rsidR="00B96495" w:rsidRPr="00B96495" w:rsidRDefault="00B96495" w:rsidP="00B96495">
            <w:pPr>
              <w:pStyle w:val="ListParagraph"/>
              <w:numPr>
                <w:ilvl w:val="0"/>
                <w:numId w:val="44"/>
              </w:numPr>
              <w:spacing w:after="120"/>
              <w:rPr>
                <w:sz w:val="20"/>
                <w:lang w:val="en-GB"/>
              </w:rPr>
            </w:pPr>
            <w:r w:rsidRPr="00B96495">
              <w:rPr>
                <w:sz w:val="20"/>
                <w:lang w:val="en-GB"/>
              </w:rPr>
              <w:t>Add the declarations in existing table in clause 4.6</w:t>
            </w:r>
          </w:p>
        </w:tc>
      </w:tr>
    </w:tbl>
    <w:p w14:paraId="572F5180" w14:textId="77777777" w:rsidR="00B96495" w:rsidRDefault="00B96495" w:rsidP="00591956"/>
    <w:p w14:paraId="606A4802" w14:textId="7DE0C792" w:rsidR="00B96495" w:rsidRDefault="00B96495" w:rsidP="00591956">
      <w:r>
        <w:t>The following was also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495" w14:paraId="1E7C2A60" w14:textId="77777777" w:rsidTr="00B96495">
        <w:tc>
          <w:tcPr>
            <w:tcW w:w="9629" w:type="dxa"/>
          </w:tcPr>
          <w:p w14:paraId="5D42EDC5" w14:textId="77777777" w:rsidR="00B96495" w:rsidRPr="002F672B" w:rsidRDefault="00B96495" w:rsidP="00B96495">
            <w:pPr>
              <w:rPr>
                <w:iCs/>
                <w:lang w:eastAsia="zh-CN"/>
              </w:rPr>
            </w:pPr>
            <w:r w:rsidRPr="002F672B">
              <w:rPr>
                <w:iCs/>
                <w:lang w:eastAsia="zh-CN"/>
              </w:rPr>
              <w:t>Agreement:</w:t>
            </w:r>
          </w:p>
          <w:p w14:paraId="0CB734E4" w14:textId="77777777" w:rsidR="00B96495" w:rsidRDefault="00B96495" w:rsidP="00B96495">
            <w:pPr>
              <w:pStyle w:val="ListParagraph"/>
              <w:numPr>
                <w:ilvl w:val="0"/>
                <w:numId w:val="45"/>
              </w:numPr>
              <w:spacing w:after="180"/>
              <w:rPr>
                <w:iCs/>
                <w:sz w:val="20"/>
                <w:szCs w:val="20"/>
                <w:lang w:val="en-GB"/>
              </w:rPr>
            </w:pPr>
            <w:r w:rsidRPr="00B96495">
              <w:rPr>
                <w:iCs/>
                <w:sz w:val="20"/>
                <w:szCs w:val="20"/>
                <w:lang w:val="en-GB"/>
              </w:rPr>
              <w:t>For configuration-limited SBFD-capable BS, all RF channels that implement analogue filters shall be tested and shall be declared together with subband configuration declaration.</w:t>
            </w:r>
          </w:p>
          <w:p w14:paraId="00C4F1C8" w14:textId="4D7B429C" w:rsidR="00B96495" w:rsidRPr="00B96495" w:rsidRDefault="00B96495" w:rsidP="00B96495">
            <w:pPr>
              <w:pStyle w:val="ListParagraph"/>
              <w:numPr>
                <w:ilvl w:val="0"/>
                <w:numId w:val="45"/>
              </w:numPr>
              <w:spacing w:after="180"/>
              <w:rPr>
                <w:iCs/>
                <w:sz w:val="20"/>
                <w:szCs w:val="20"/>
                <w:lang w:val="en-GB"/>
              </w:rPr>
            </w:pPr>
            <w:r w:rsidRPr="00B96495">
              <w:rPr>
                <w:iCs/>
                <w:sz w:val="20"/>
                <w:szCs w:val="20"/>
                <w:lang w:val="en-GB"/>
              </w:rPr>
              <w:t>FFS RF channels to be tested for configuration-flexible SBFD-capable BS.</w:t>
            </w:r>
          </w:p>
        </w:tc>
      </w:tr>
    </w:tbl>
    <w:p w14:paraId="63787053" w14:textId="77777777" w:rsidR="00B96495" w:rsidRDefault="00B96495" w:rsidP="00591956"/>
    <w:p w14:paraId="03F28250" w14:textId="50DB4329" w:rsidR="00591956" w:rsidRDefault="00FD01CF" w:rsidP="00591956">
      <w:r>
        <w:t>The second agreement must also be included in the manufacturer declaration</w:t>
      </w:r>
      <w:r w:rsidR="00C121E0">
        <w:t>.</w:t>
      </w:r>
      <w:r w:rsidR="003E4EF1">
        <w:t xml:space="preserve"> This needs to be introduced to the </w:t>
      </w:r>
      <w:r w:rsidR="003E4EF1" w:rsidRPr="003E4EF1">
        <w:t>transmission bandwidth configurations for SBFD DL subband(s) and UL subbands for SBFD operation</w:t>
      </w:r>
      <w:r w:rsidR="003E4EF1">
        <w:t>. Also, another option could be via a new declaration and declaration identifier.</w:t>
      </w:r>
    </w:p>
    <w:p w14:paraId="49820E48" w14:textId="6B95B5E8" w:rsidR="00BA250B" w:rsidRDefault="003E4EF1" w:rsidP="00BA250B">
      <w:pPr>
        <w:pStyle w:val="Observation"/>
      </w:pPr>
      <w:r>
        <w:t>All RF channels that implement analogue filters shall be declared</w:t>
      </w:r>
      <w:bookmarkStart w:id="6" w:name="OLE_LINK5"/>
      <w:bookmarkStart w:id="7" w:name="_Hlk118714984"/>
      <w:r>
        <w:t>.</w:t>
      </w:r>
    </w:p>
    <w:p w14:paraId="75C38011" w14:textId="59E3F242" w:rsidR="00833B2C" w:rsidRPr="003E4EF1" w:rsidRDefault="00833B2C" w:rsidP="00833B2C">
      <w:pPr>
        <w:pStyle w:val="Proposal"/>
      </w:pPr>
      <w:r>
        <w:lastRenderedPageBreak/>
        <w:t xml:space="preserve"> Include a</w:t>
      </w:r>
      <w:r w:rsidRPr="00833B2C">
        <w:t>ll RF channels that implement analogue filters</w:t>
      </w:r>
      <w:r>
        <w:t xml:space="preserve"> in the manufacturer declarations.</w:t>
      </w:r>
    </w:p>
    <w:bookmarkEnd w:id="2"/>
    <w:bookmarkEnd w:id="6"/>
    <w:bookmarkEnd w:id="7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7CE53166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E43EC2">
        <w:rPr>
          <w:rStyle w:val="normaltextrun"/>
        </w:rPr>
        <w:t xml:space="preserve"> existing</w:t>
      </w:r>
      <w:r w:rsidR="001F5B76">
        <w:rPr>
          <w:rStyle w:val="normaltextrun"/>
        </w:rPr>
        <w:t xml:space="preserve"> SBFD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323469">
        <w:rPr>
          <w:rStyle w:val="normaltextrun"/>
        </w:rPr>
        <w:t xml:space="preserve">Tx </w:t>
      </w:r>
      <w:r w:rsidR="007B0B72">
        <w:rPr>
          <w:rStyle w:val="normaltextrun"/>
        </w:rPr>
        <w:t xml:space="preserve">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</w:t>
      </w:r>
      <w:r w:rsidR="004A7D37">
        <w:rPr>
          <w:rStyle w:val="normaltextrun"/>
        </w:rPr>
        <w:t>O</w:t>
      </w:r>
      <w:r w:rsidR="00F36CFF">
        <w:rPr>
          <w:rStyle w:val="normaltextrun"/>
        </w:rPr>
        <w:t xml:space="preserve">ur </w:t>
      </w:r>
      <w:r w:rsidR="0084212E">
        <w:rPr>
          <w:rStyle w:val="normaltextrun"/>
        </w:rPr>
        <w:t xml:space="preserve">observations </w:t>
      </w:r>
      <w:r w:rsidR="0053481F">
        <w:rPr>
          <w:rStyle w:val="normaltextrun"/>
        </w:rPr>
        <w:t>are</w:t>
      </w:r>
      <w:r w:rsidR="004A7D37">
        <w:rPr>
          <w:rStyle w:val="normaltextrun"/>
        </w:rPr>
        <w:t xml:space="preserve"> </w:t>
      </w:r>
      <w:r w:rsidR="005B7F2A">
        <w:rPr>
          <w:rStyle w:val="normaltextrun"/>
        </w:rPr>
        <w:t>listed below.</w:t>
      </w:r>
    </w:p>
    <w:p w14:paraId="3577F7BA" w14:textId="6594D274" w:rsidR="0084212E" w:rsidRDefault="003E4EF1" w:rsidP="00A139E6">
      <w:pPr>
        <w:pStyle w:val="Observation"/>
        <w:numPr>
          <w:ilvl w:val="0"/>
          <w:numId w:val="38"/>
        </w:numPr>
      </w:pPr>
      <w:r>
        <w:t>All RF channels that implement analogue filters shall be declared</w:t>
      </w:r>
      <w:r w:rsidR="0084212E">
        <w:t>.</w:t>
      </w:r>
    </w:p>
    <w:p w14:paraId="654C2F05" w14:textId="4508AF5C" w:rsidR="003E0F9B" w:rsidRDefault="003E4EF1" w:rsidP="00BF0602">
      <w:pPr>
        <w:pStyle w:val="Proposal"/>
        <w:numPr>
          <w:ilvl w:val="0"/>
          <w:numId w:val="40"/>
        </w:numPr>
      </w:pPr>
      <w:r>
        <w:t xml:space="preserve"> Transient period between SBFD and non-SBFD operation needs to be included in transmitter test specifications</w:t>
      </w:r>
      <w:r w:rsidR="003E0F9B">
        <w:t>.</w:t>
      </w:r>
    </w:p>
    <w:p w14:paraId="2B753796" w14:textId="0809D076" w:rsidR="00833B2C" w:rsidRPr="003E4EF1" w:rsidRDefault="00833B2C" w:rsidP="00833B2C">
      <w:pPr>
        <w:pStyle w:val="Proposal"/>
        <w:numPr>
          <w:ilvl w:val="0"/>
          <w:numId w:val="40"/>
        </w:numPr>
      </w:pPr>
      <w:r>
        <w:t xml:space="preserve"> Include a</w:t>
      </w:r>
      <w:r w:rsidRPr="00833B2C">
        <w:t>ll RF channels that implement analogue filters</w:t>
      </w:r>
      <w:r>
        <w:t xml:space="preserve"> in the manufacturer declarations.</w:t>
      </w: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1566ACB" w14:textId="0DF8B77E" w:rsidR="00B608A9" w:rsidRDefault="00494559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CA65E1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-25</w:t>
      </w:r>
      <w:r>
        <w:rPr>
          <w:sz w:val="20"/>
          <w:szCs w:val="20"/>
          <w:lang w:val="en-US"/>
        </w:rPr>
        <w:t>150</w:t>
      </w:r>
      <w:r w:rsidR="000874B7">
        <w:rPr>
          <w:sz w:val="20"/>
          <w:szCs w:val="20"/>
          <w:lang w:val="en-US"/>
        </w:rPr>
        <w:t>63</w:t>
      </w:r>
      <w:r w:rsidRPr="00CA65E1">
        <w:rPr>
          <w:sz w:val="20"/>
          <w:szCs w:val="20"/>
          <w:lang w:val="en-US"/>
        </w:rPr>
        <w:t xml:space="preserve"> “</w:t>
      </w:r>
      <w:r w:rsidRPr="00641AE2">
        <w:rPr>
          <w:sz w:val="20"/>
          <w:szCs w:val="20"/>
          <w:lang w:val="en-US"/>
        </w:rPr>
        <w:t>Way</w:t>
      </w:r>
      <w:r w:rsidR="000874B7">
        <w:rPr>
          <w:sz w:val="20"/>
          <w:szCs w:val="20"/>
          <w:lang w:val="en-US"/>
        </w:rPr>
        <w:t xml:space="preserve"> </w:t>
      </w:r>
      <w:r w:rsidRPr="00641AE2">
        <w:rPr>
          <w:sz w:val="20"/>
          <w:szCs w:val="20"/>
          <w:lang w:val="en-US"/>
        </w:rPr>
        <w:t xml:space="preserve">Forward for </w:t>
      </w:r>
      <w:r w:rsidR="000874B7">
        <w:rPr>
          <w:sz w:val="20"/>
          <w:szCs w:val="20"/>
          <w:lang w:val="en-US"/>
        </w:rPr>
        <w:t>SBFD BS conformance</w:t>
      </w:r>
      <w:r w:rsidRPr="00CA65E1">
        <w:rPr>
          <w:sz w:val="20"/>
          <w:szCs w:val="20"/>
          <w:lang w:val="en-US"/>
        </w:rPr>
        <w:t>”, RAN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#1</w:t>
      </w:r>
      <w:r>
        <w:rPr>
          <w:sz w:val="20"/>
          <w:szCs w:val="20"/>
          <w:lang w:val="en-US"/>
        </w:rPr>
        <w:t>16bis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Prague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Czech</w:t>
      </w:r>
      <w:r w:rsidRPr="00CA65E1">
        <w:rPr>
          <w:sz w:val="20"/>
          <w:szCs w:val="20"/>
          <w:lang w:val="en-US"/>
        </w:rPr>
        <w:t>, 1</w:t>
      </w:r>
      <w:r>
        <w:rPr>
          <w:sz w:val="20"/>
          <w:szCs w:val="20"/>
          <w:lang w:val="en-US"/>
        </w:rPr>
        <w:t>3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– </w:t>
      </w:r>
      <w:r w:rsidRPr="00CA65E1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7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October</w:t>
      </w:r>
      <w:r w:rsidRPr="00CA65E1">
        <w:rPr>
          <w:sz w:val="20"/>
          <w:szCs w:val="20"/>
          <w:lang w:val="en-US"/>
        </w:rPr>
        <w:t>,</w:t>
      </w:r>
      <w:proofErr w:type="gramEnd"/>
      <w:r w:rsidRPr="00CA65E1">
        <w:rPr>
          <w:sz w:val="20"/>
          <w:szCs w:val="20"/>
          <w:lang w:val="en-US"/>
        </w:rPr>
        <w:t xml:space="preserve"> 2025.</w:t>
      </w:r>
    </w:p>
    <w:p w14:paraId="3E6A30C2" w14:textId="77777777" w:rsidR="00161884" w:rsidRPr="003B3BC6" w:rsidRDefault="00161884" w:rsidP="00161884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161884" w:rsidRPr="003B3BC6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0838" w14:textId="77777777" w:rsidR="00AF7B81" w:rsidRDefault="00AF7B81">
      <w:r>
        <w:separator/>
      </w:r>
    </w:p>
  </w:endnote>
  <w:endnote w:type="continuationSeparator" w:id="0">
    <w:p w14:paraId="1CE9A2A9" w14:textId="77777777" w:rsidR="00AF7B81" w:rsidRDefault="00AF7B81">
      <w:r>
        <w:continuationSeparator/>
      </w:r>
    </w:p>
  </w:endnote>
  <w:endnote w:type="continuationNotice" w:id="1">
    <w:p w14:paraId="2C3CED8E" w14:textId="77777777" w:rsidR="00AF7B81" w:rsidRDefault="00AF7B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E3111" w14:textId="77777777" w:rsidR="00AF7B81" w:rsidRDefault="00AF7B81">
      <w:r>
        <w:separator/>
      </w:r>
    </w:p>
  </w:footnote>
  <w:footnote w:type="continuationSeparator" w:id="0">
    <w:p w14:paraId="5490E7C7" w14:textId="77777777" w:rsidR="00AF7B81" w:rsidRDefault="00AF7B81">
      <w:r>
        <w:continuationSeparator/>
      </w:r>
    </w:p>
  </w:footnote>
  <w:footnote w:type="continuationNotice" w:id="1">
    <w:p w14:paraId="0AAF6AE7" w14:textId="77777777" w:rsidR="00AF7B81" w:rsidRDefault="00AF7B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FB0A560C"/>
    <w:lvl w:ilvl="0" w:tplc="720C959A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51865C8"/>
    <w:multiLevelType w:val="hybridMultilevel"/>
    <w:tmpl w:val="B9E4EDD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E61254"/>
    <w:multiLevelType w:val="hybridMultilevel"/>
    <w:tmpl w:val="5726AE5E"/>
    <w:lvl w:ilvl="0" w:tplc="2000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DA92BCB"/>
    <w:multiLevelType w:val="hybridMultilevel"/>
    <w:tmpl w:val="7E04BD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310120"/>
    <w:multiLevelType w:val="hybridMultilevel"/>
    <w:tmpl w:val="6548FCF8"/>
    <w:lvl w:ilvl="0" w:tplc="43D6B39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4D6E3167"/>
    <w:multiLevelType w:val="hybridMultilevel"/>
    <w:tmpl w:val="0D467C6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3E0F53"/>
    <w:multiLevelType w:val="hybridMultilevel"/>
    <w:tmpl w:val="817C1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EE638B2"/>
    <w:multiLevelType w:val="hybridMultilevel"/>
    <w:tmpl w:val="A126B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11E37"/>
    <w:multiLevelType w:val="hybridMultilevel"/>
    <w:tmpl w:val="8EC0C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281AE4"/>
    <w:multiLevelType w:val="hybridMultilevel"/>
    <w:tmpl w:val="93466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7"/>
  </w:num>
  <w:num w:numId="2" w16cid:durableId="1331981388">
    <w:abstractNumId w:val="9"/>
  </w:num>
  <w:num w:numId="3" w16cid:durableId="1093741073">
    <w:abstractNumId w:val="1"/>
  </w:num>
  <w:num w:numId="4" w16cid:durableId="1693721205">
    <w:abstractNumId w:val="5"/>
  </w:num>
  <w:num w:numId="5" w16cid:durableId="385034422">
    <w:abstractNumId w:val="13"/>
  </w:num>
  <w:num w:numId="6" w16cid:durableId="25981799">
    <w:abstractNumId w:val="0"/>
  </w:num>
  <w:num w:numId="7" w16cid:durableId="1337535716">
    <w:abstractNumId w:val="6"/>
  </w:num>
  <w:num w:numId="8" w16cid:durableId="1847163962">
    <w:abstractNumId w:val="28"/>
  </w:num>
  <w:num w:numId="9" w16cid:durableId="933249585">
    <w:abstractNumId w:val="2"/>
  </w:num>
  <w:num w:numId="10" w16cid:durableId="664356833">
    <w:abstractNumId w:val="23"/>
  </w:num>
  <w:num w:numId="11" w16cid:durableId="80681869">
    <w:abstractNumId w:val="12"/>
  </w:num>
  <w:num w:numId="12" w16cid:durableId="1566528953">
    <w:abstractNumId w:val="16"/>
  </w:num>
  <w:num w:numId="13" w16cid:durableId="350642282">
    <w:abstractNumId w:val="29"/>
  </w:num>
  <w:num w:numId="14" w16cid:durableId="847522526">
    <w:abstractNumId w:val="22"/>
  </w:num>
  <w:num w:numId="15" w16cid:durableId="1088382487">
    <w:abstractNumId w:val="17"/>
  </w:num>
  <w:num w:numId="16" w16cid:durableId="1704941057">
    <w:abstractNumId w:val="14"/>
  </w:num>
  <w:num w:numId="17" w16cid:durableId="1563833022">
    <w:abstractNumId w:val="13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19"/>
  </w:num>
  <w:num w:numId="20" w16cid:durableId="409928289">
    <w:abstractNumId w:val="4"/>
  </w:num>
  <w:num w:numId="21" w16cid:durableId="510799493">
    <w:abstractNumId w:val="18"/>
  </w:num>
  <w:num w:numId="22" w16cid:durableId="2036300277">
    <w:abstractNumId w:val="13"/>
  </w:num>
  <w:num w:numId="23" w16cid:durableId="1096251784">
    <w:abstractNumId w:val="13"/>
  </w:num>
  <w:num w:numId="24" w16cid:durableId="1440881184">
    <w:abstractNumId w:val="13"/>
  </w:num>
  <w:num w:numId="25" w16cid:durableId="2002394159">
    <w:abstractNumId w:val="15"/>
  </w:num>
  <w:num w:numId="26" w16cid:durableId="511989292">
    <w:abstractNumId w:val="0"/>
    <w:lvlOverride w:ilvl="0">
      <w:startOverride w:val="1"/>
    </w:lvlOverride>
  </w:num>
  <w:num w:numId="27" w16cid:durableId="886257688">
    <w:abstractNumId w:val="7"/>
  </w:num>
  <w:num w:numId="28" w16cid:durableId="734544436">
    <w:abstractNumId w:val="0"/>
  </w:num>
  <w:num w:numId="29" w16cid:durableId="1458570208">
    <w:abstractNumId w:val="0"/>
    <w:lvlOverride w:ilvl="0">
      <w:startOverride w:val="1"/>
    </w:lvlOverride>
  </w:num>
  <w:num w:numId="30" w16cid:durableId="1412460681">
    <w:abstractNumId w:val="26"/>
  </w:num>
  <w:num w:numId="31" w16cid:durableId="1102610283">
    <w:abstractNumId w:val="13"/>
    <w:lvlOverride w:ilvl="0">
      <w:startOverride w:val="1"/>
    </w:lvlOverride>
  </w:num>
  <w:num w:numId="32" w16cid:durableId="1977174901">
    <w:abstractNumId w:val="25"/>
  </w:num>
  <w:num w:numId="33" w16cid:durableId="1646928537">
    <w:abstractNumId w:val="25"/>
  </w:num>
  <w:num w:numId="34" w16cid:durableId="1315837807">
    <w:abstractNumId w:val="19"/>
  </w:num>
  <w:num w:numId="35" w16cid:durableId="895773334">
    <w:abstractNumId w:val="19"/>
  </w:num>
  <w:num w:numId="36" w16cid:durableId="1145195919">
    <w:abstractNumId w:val="20"/>
  </w:num>
  <w:num w:numId="37" w16cid:durableId="12577891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5006334">
    <w:abstractNumId w:val="0"/>
    <w:lvlOverride w:ilvl="0">
      <w:startOverride w:val="1"/>
    </w:lvlOverride>
  </w:num>
  <w:num w:numId="39" w16cid:durableId="918056178">
    <w:abstractNumId w:val="11"/>
  </w:num>
  <w:num w:numId="40" w16cid:durableId="346179969">
    <w:abstractNumId w:val="13"/>
    <w:lvlOverride w:ilvl="0">
      <w:startOverride w:val="1"/>
    </w:lvlOverride>
  </w:num>
  <w:num w:numId="41" w16cid:durableId="1570191068">
    <w:abstractNumId w:val="21"/>
  </w:num>
  <w:num w:numId="42" w16cid:durableId="242223640">
    <w:abstractNumId w:val="27"/>
  </w:num>
  <w:num w:numId="43" w16cid:durableId="151993303">
    <w:abstractNumId w:val="24"/>
  </w:num>
  <w:num w:numId="44" w16cid:durableId="752432461">
    <w:abstractNumId w:val="3"/>
  </w:num>
  <w:num w:numId="45" w16cid:durableId="135195530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FI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02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48"/>
    <w:rsid w:val="00017EDA"/>
    <w:rsid w:val="00017F92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0EB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73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CA1"/>
    <w:rsid w:val="00027DE9"/>
    <w:rsid w:val="00030048"/>
    <w:rsid w:val="0003072D"/>
    <w:rsid w:val="000308CB"/>
    <w:rsid w:val="00030C5A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23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AEA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2D6"/>
    <w:rsid w:val="00043628"/>
    <w:rsid w:val="0004419D"/>
    <w:rsid w:val="000441DC"/>
    <w:rsid w:val="0004457B"/>
    <w:rsid w:val="000449A9"/>
    <w:rsid w:val="00044C16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158"/>
    <w:rsid w:val="00047317"/>
    <w:rsid w:val="0004771D"/>
    <w:rsid w:val="00047768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3E9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48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9C"/>
    <w:rsid w:val="000654A0"/>
    <w:rsid w:val="0006593B"/>
    <w:rsid w:val="00065A69"/>
    <w:rsid w:val="00065C28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979"/>
    <w:rsid w:val="00075D33"/>
    <w:rsid w:val="00075FDA"/>
    <w:rsid w:val="0007613F"/>
    <w:rsid w:val="00076386"/>
    <w:rsid w:val="000764B7"/>
    <w:rsid w:val="0007678E"/>
    <w:rsid w:val="00076D82"/>
    <w:rsid w:val="00077B1B"/>
    <w:rsid w:val="00077C0F"/>
    <w:rsid w:val="00077FD6"/>
    <w:rsid w:val="0008007F"/>
    <w:rsid w:val="00080294"/>
    <w:rsid w:val="00080BBE"/>
    <w:rsid w:val="00080BFC"/>
    <w:rsid w:val="0008178E"/>
    <w:rsid w:val="000819FC"/>
    <w:rsid w:val="00081EC2"/>
    <w:rsid w:val="0008205B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08"/>
    <w:rsid w:val="000856C4"/>
    <w:rsid w:val="00085854"/>
    <w:rsid w:val="00085B3C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4B7"/>
    <w:rsid w:val="000875E0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93"/>
    <w:rsid w:val="000910D0"/>
    <w:rsid w:val="000913A1"/>
    <w:rsid w:val="0009197F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3CDB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47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6FE"/>
    <w:rsid w:val="000A58FD"/>
    <w:rsid w:val="000A5B41"/>
    <w:rsid w:val="000A5B5E"/>
    <w:rsid w:val="000A5DA0"/>
    <w:rsid w:val="000A60A0"/>
    <w:rsid w:val="000A645E"/>
    <w:rsid w:val="000A6565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CDC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7F8"/>
    <w:rsid w:val="000B18D7"/>
    <w:rsid w:val="000B1A58"/>
    <w:rsid w:val="000B1C5E"/>
    <w:rsid w:val="000B20B2"/>
    <w:rsid w:val="000B2282"/>
    <w:rsid w:val="000B246D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0D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4C4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5E5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2C2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E9E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22"/>
    <w:rsid w:val="000D3F33"/>
    <w:rsid w:val="000D40E7"/>
    <w:rsid w:val="000D4157"/>
    <w:rsid w:val="000D422C"/>
    <w:rsid w:val="000D43DC"/>
    <w:rsid w:val="000D4938"/>
    <w:rsid w:val="000D5004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43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CB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2A"/>
    <w:rsid w:val="000E5DA0"/>
    <w:rsid w:val="000E6322"/>
    <w:rsid w:val="000E6337"/>
    <w:rsid w:val="000E6373"/>
    <w:rsid w:val="000E66B5"/>
    <w:rsid w:val="000E68A1"/>
    <w:rsid w:val="000E68AF"/>
    <w:rsid w:val="000E69F5"/>
    <w:rsid w:val="000E6D50"/>
    <w:rsid w:val="000E7144"/>
    <w:rsid w:val="000E73C8"/>
    <w:rsid w:val="000E74CB"/>
    <w:rsid w:val="000E77A9"/>
    <w:rsid w:val="000E7A79"/>
    <w:rsid w:val="000E7FF6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A3F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2B"/>
    <w:rsid w:val="000F3293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B72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6C4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A7D"/>
    <w:rsid w:val="00107264"/>
    <w:rsid w:val="0010734C"/>
    <w:rsid w:val="0010737D"/>
    <w:rsid w:val="00107741"/>
    <w:rsid w:val="00107A8D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FE9"/>
    <w:rsid w:val="001141D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C5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458"/>
    <w:rsid w:val="001177DC"/>
    <w:rsid w:val="0011784B"/>
    <w:rsid w:val="00117C8C"/>
    <w:rsid w:val="00117E52"/>
    <w:rsid w:val="00117E54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A46"/>
    <w:rsid w:val="00122B68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993"/>
    <w:rsid w:val="00125C7A"/>
    <w:rsid w:val="001260C5"/>
    <w:rsid w:val="001261B3"/>
    <w:rsid w:val="001262A4"/>
    <w:rsid w:val="001262CD"/>
    <w:rsid w:val="0012673D"/>
    <w:rsid w:val="001269B8"/>
    <w:rsid w:val="00127099"/>
    <w:rsid w:val="0012715F"/>
    <w:rsid w:val="00127206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5E"/>
    <w:rsid w:val="00132ED4"/>
    <w:rsid w:val="00132F87"/>
    <w:rsid w:val="00133041"/>
    <w:rsid w:val="001333DC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2A2"/>
    <w:rsid w:val="0013532A"/>
    <w:rsid w:val="0013551F"/>
    <w:rsid w:val="001355C7"/>
    <w:rsid w:val="00135959"/>
    <w:rsid w:val="00135992"/>
    <w:rsid w:val="001359A9"/>
    <w:rsid w:val="00135E2F"/>
    <w:rsid w:val="001360F3"/>
    <w:rsid w:val="001362C2"/>
    <w:rsid w:val="00136343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3353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431"/>
    <w:rsid w:val="0015154A"/>
    <w:rsid w:val="0015174A"/>
    <w:rsid w:val="00151933"/>
    <w:rsid w:val="00151989"/>
    <w:rsid w:val="00151D56"/>
    <w:rsid w:val="00152AE6"/>
    <w:rsid w:val="00152D31"/>
    <w:rsid w:val="001532BA"/>
    <w:rsid w:val="00153304"/>
    <w:rsid w:val="001533A5"/>
    <w:rsid w:val="001533FB"/>
    <w:rsid w:val="00153453"/>
    <w:rsid w:val="00153543"/>
    <w:rsid w:val="001536E4"/>
    <w:rsid w:val="00153AF3"/>
    <w:rsid w:val="00153FED"/>
    <w:rsid w:val="00154328"/>
    <w:rsid w:val="001543BF"/>
    <w:rsid w:val="00154DC1"/>
    <w:rsid w:val="00154F5C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8F6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A32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C41"/>
    <w:rsid w:val="00167E06"/>
    <w:rsid w:val="0017020F"/>
    <w:rsid w:val="001704AF"/>
    <w:rsid w:val="001709D3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6FC3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965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25ED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6B3"/>
    <w:rsid w:val="001848A7"/>
    <w:rsid w:val="00184999"/>
    <w:rsid w:val="00184B09"/>
    <w:rsid w:val="00184D64"/>
    <w:rsid w:val="00184FAB"/>
    <w:rsid w:val="00185102"/>
    <w:rsid w:val="001851C4"/>
    <w:rsid w:val="001856C1"/>
    <w:rsid w:val="00185726"/>
    <w:rsid w:val="00185C41"/>
    <w:rsid w:val="00185D57"/>
    <w:rsid w:val="00185E36"/>
    <w:rsid w:val="00185E89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A0A"/>
    <w:rsid w:val="0019022D"/>
    <w:rsid w:val="00190348"/>
    <w:rsid w:val="001905BD"/>
    <w:rsid w:val="001906B9"/>
    <w:rsid w:val="001907F2"/>
    <w:rsid w:val="00190C6A"/>
    <w:rsid w:val="0019109A"/>
    <w:rsid w:val="00191494"/>
    <w:rsid w:val="001915C7"/>
    <w:rsid w:val="001917AF"/>
    <w:rsid w:val="001919E9"/>
    <w:rsid w:val="00191A11"/>
    <w:rsid w:val="00191E79"/>
    <w:rsid w:val="00191FC9"/>
    <w:rsid w:val="00192400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39A"/>
    <w:rsid w:val="00196426"/>
    <w:rsid w:val="001967DE"/>
    <w:rsid w:val="001967EC"/>
    <w:rsid w:val="00196BF4"/>
    <w:rsid w:val="001971D1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41F"/>
    <w:rsid w:val="001A5510"/>
    <w:rsid w:val="001A599C"/>
    <w:rsid w:val="001A5BB8"/>
    <w:rsid w:val="001A5C7B"/>
    <w:rsid w:val="001A5E19"/>
    <w:rsid w:val="001A5E57"/>
    <w:rsid w:val="001A63D8"/>
    <w:rsid w:val="001A67E0"/>
    <w:rsid w:val="001A693B"/>
    <w:rsid w:val="001A69FD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743"/>
    <w:rsid w:val="001B383F"/>
    <w:rsid w:val="001B38EE"/>
    <w:rsid w:val="001B41ED"/>
    <w:rsid w:val="001B428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AC4"/>
    <w:rsid w:val="001C2B2B"/>
    <w:rsid w:val="001C2C92"/>
    <w:rsid w:val="001C2EC3"/>
    <w:rsid w:val="001C326B"/>
    <w:rsid w:val="001C3388"/>
    <w:rsid w:val="001C3BAA"/>
    <w:rsid w:val="001C3C73"/>
    <w:rsid w:val="001C43E2"/>
    <w:rsid w:val="001C45DE"/>
    <w:rsid w:val="001C4A19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C7DC6"/>
    <w:rsid w:val="001D04D0"/>
    <w:rsid w:val="001D0966"/>
    <w:rsid w:val="001D0C0A"/>
    <w:rsid w:val="001D0DE3"/>
    <w:rsid w:val="001D10D6"/>
    <w:rsid w:val="001D114D"/>
    <w:rsid w:val="001D136C"/>
    <w:rsid w:val="001D172A"/>
    <w:rsid w:val="001D1B43"/>
    <w:rsid w:val="001D1CF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BF"/>
    <w:rsid w:val="001D4ACB"/>
    <w:rsid w:val="001D4B9A"/>
    <w:rsid w:val="001D4C94"/>
    <w:rsid w:val="001D4DA0"/>
    <w:rsid w:val="001D4F61"/>
    <w:rsid w:val="001D50C2"/>
    <w:rsid w:val="001D5379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0EE7"/>
    <w:rsid w:val="001E114F"/>
    <w:rsid w:val="001E13B3"/>
    <w:rsid w:val="001E1B07"/>
    <w:rsid w:val="001E1C85"/>
    <w:rsid w:val="001E1CC9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0FA4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3FA7"/>
    <w:rsid w:val="001F400C"/>
    <w:rsid w:val="001F4361"/>
    <w:rsid w:val="001F43E9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6A"/>
    <w:rsid w:val="001F7F34"/>
    <w:rsid w:val="002000D5"/>
    <w:rsid w:val="00200310"/>
    <w:rsid w:val="00200561"/>
    <w:rsid w:val="002008CE"/>
    <w:rsid w:val="00200B80"/>
    <w:rsid w:val="00200C3F"/>
    <w:rsid w:val="00200F2C"/>
    <w:rsid w:val="00201028"/>
    <w:rsid w:val="002012F7"/>
    <w:rsid w:val="00201826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57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224B"/>
    <w:rsid w:val="002122DF"/>
    <w:rsid w:val="00212344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299"/>
    <w:rsid w:val="002204C2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87C"/>
    <w:rsid w:val="002270D7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14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0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2BD"/>
    <w:rsid w:val="00242451"/>
    <w:rsid w:val="002424DD"/>
    <w:rsid w:val="002426C5"/>
    <w:rsid w:val="00242999"/>
    <w:rsid w:val="00242CF6"/>
    <w:rsid w:val="00242DCF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789"/>
    <w:rsid w:val="00245A6F"/>
    <w:rsid w:val="00245A83"/>
    <w:rsid w:val="00245E5F"/>
    <w:rsid w:val="00245FD5"/>
    <w:rsid w:val="00246116"/>
    <w:rsid w:val="00246197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8"/>
    <w:rsid w:val="002512DB"/>
    <w:rsid w:val="0025167D"/>
    <w:rsid w:val="002517D1"/>
    <w:rsid w:val="002518AE"/>
    <w:rsid w:val="00251AD6"/>
    <w:rsid w:val="00251E41"/>
    <w:rsid w:val="00251E73"/>
    <w:rsid w:val="002521ED"/>
    <w:rsid w:val="00252386"/>
    <w:rsid w:val="002527B3"/>
    <w:rsid w:val="00252816"/>
    <w:rsid w:val="00252C17"/>
    <w:rsid w:val="00252C9C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49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B42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C65"/>
    <w:rsid w:val="00264CF2"/>
    <w:rsid w:val="00264DF3"/>
    <w:rsid w:val="00264F11"/>
    <w:rsid w:val="00265268"/>
    <w:rsid w:val="002656FB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6B4"/>
    <w:rsid w:val="002759A2"/>
    <w:rsid w:val="00275B05"/>
    <w:rsid w:val="00275ECF"/>
    <w:rsid w:val="00276045"/>
    <w:rsid w:val="002763E9"/>
    <w:rsid w:val="002763FE"/>
    <w:rsid w:val="00276431"/>
    <w:rsid w:val="002764AD"/>
    <w:rsid w:val="00276736"/>
    <w:rsid w:val="0027690F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1B0"/>
    <w:rsid w:val="0028124C"/>
    <w:rsid w:val="00281478"/>
    <w:rsid w:val="002815FA"/>
    <w:rsid w:val="002819AC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B9B"/>
    <w:rsid w:val="00284C1A"/>
    <w:rsid w:val="00284E32"/>
    <w:rsid w:val="00284FC0"/>
    <w:rsid w:val="00285117"/>
    <w:rsid w:val="002851EB"/>
    <w:rsid w:val="00285510"/>
    <w:rsid w:val="0028579A"/>
    <w:rsid w:val="00285BD1"/>
    <w:rsid w:val="00285DE2"/>
    <w:rsid w:val="0028616D"/>
    <w:rsid w:val="00286364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82C"/>
    <w:rsid w:val="0029495B"/>
    <w:rsid w:val="00294B4D"/>
    <w:rsid w:val="00294B5D"/>
    <w:rsid w:val="0029512C"/>
    <w:rsid w:val="002952C6"/>
    <w:rsid w:val="0029537E"/>
    <w:rsid w:val="00295487"/>
    <w:rsid w:val="002954EC"/>
    <w:rsid w:val="002957E8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79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02A"/>
    <w:rsid w:val="002A74FB"/>
    <w:rsid w:val="002A788A"/>
    <w:rsid w:val="002A7945"/>
    <w:rsid w:val="002A7BAC"/>
    <w:rsid w:val="002B01E5"/>
    <w:rsid w:val="002B132E"/>
    <w:rsid w:val="002B13F1"/>
    <w:rsid w:val="002B1499"/>
    <w:rsid w:val="002B16F3"/>
    <w:rsid w:val="002B180E"/>
    <w:rsid w:val="002B1861"/>
    <w:rsid w:val="002B18B3"/>
    <w:rsid w:val="002B216F"/>
    <w:rsid w:val="002B2390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7A6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A42"/>
    <w:rsid w:val="002B7F5E"/>
    <w:rsid w:val="002C07FD"/>
    <w:rsid w:val="002C083A"/>
    <w:rsid w:val="002C0C4B"/>
    <w:rsid w:val="002C0CD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402"/>
    <w:rsid w:val="002C2738"/>
    <w:rsid w:val="002C2978"/>
    <w:rsid w:val="002C2F93"/>
    <w:rsid w:val="002C3049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2D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3AB"/>
    <w:rsid w:val="002E2650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0BF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FF"/>
    <w:rsid w:val="002F278C"/>
    <w:rsid w:val="002F2878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1D4"/>
    <w:rsid w:val="002F623A"/>
    <w:rsid w:val="002F649C"/>
    <w:rsid w:val="002F687C"/>
    <w:rsid w:val="002F695B"/>
    <w:rsid w:val="002F6A6D"/>
    <w:rsid w:val="002F6B63"/>
    <w:rsid w:val="002F6C49"/>
    <w:rsid w:val="002F6D8B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20"/>
    <w:rsid w:val="00300645"/>
    <w:rsid w:val="003007EF"/>
    <w:rsid w:val="0030090B"/>
    <w:rsid w:val="00301436"/>
    <w:rsid w:val="0030144A"/>
    <w:rsid w:val="00301573"/>
    <w:rsid w:val="0030157C"/>
    <w:rsid w:val="00301813"/>
    <w:rsid w:val="0030204B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E4"/>
    <w:rsid w:val="00304C53"/>
    <w:rsid w:val="00304CEA"/>
    <w:rsid w:val="00304EAA"/>
    <w:rsid w:val="00305164"/>
    <w:rsid w:val="00305297"/>
    <w:rsid w:val="0030536B"/>
    <w:rsid w:val="00305403"/>
    <w:rsid w:val="0030546C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1B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2EF3"/>
    <w:rsid w:val="003131D3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18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CA"/>
    <w:rsid w:val="00321154"/>
    <w:rsid w:val="003211B0"/>
    <w:rsid w:val="00321252"/>
    <w:rsid w:val="003216F5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69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31A"/>
    <w:rsid w:val="00327460"/>
    <w:rsid w:val="00327531"/>
    <w:rsid w:val="00327C8C"/>
    <w:rsid w:val="00330056"/>
    <w:rsid w:val="00330187"/>
    <w:rsid w:val="003307F8"/>
    <w:rsid w:val="00330BAE"/>
    <w:rsid w:val="00330D4A"/>
    <w:rsid w:val="00330D85"/>
    <w:rsid w:val="00330E3E"/>
    <w:rsid w:val="00330E58"/>
    <w:rsid w:val="00331280"/>
    <w:rsid w:val="0033168D"/>
    <w:rsid w:val="00331727"/>
    <w:rsid w:val="00331791"/>
    <w:rsid w:val="0033193F"/>
    <w:rsid w:val="00331C77"/>
    <w:rsid w:val="00331D34"/>
    <w:rsid w:val="00331DB6"/>
    <w:rsid w:val="00331F96"/>
    <w:rsid w:val="003321C6"/>
    <w:rsid w:val="0033220D"/>
    <w:rsid w:val="00332B55"/>
    <w:rsid w:val="00332C88"/>
    <w:rsid w:val="003332F9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6A4E"/>
    <w:rsid w:val="00336B21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2B"/>
    <w:rsid w:val="0034159D"/>
    <w:rsid w:val="0034171A"/>
    <w:rsid w:val="00341947"/>
    <w:rsid w:val="00341A79"/>
    <w:rsid w:val="00341E60"/>
    <w:rsid w:val="0034213B"/>
    <w:rsid w:val="0034217F"/>
    <w:rsid w:val="00342761"/>
    <w:rsid w:val="0034277C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73C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62"/>
    <w:rsid w:val="003544BB"/>
    <w:rsid w:val="003549E2"/>
    <w:rsid w:val="00354A0B"/>
    <w:rsid w:val="00354AA2"/>
    <w:rsid w:val="00354FEE"/>
    <w:rsid w:val="003550F9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9A1"/>
    <w:rsid w:val="003579F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4BA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4C0B"/>
    <w:rsid w:val="00364DAC"/>
    <w:rsid w:val="00364FF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C74"/>
    <w:rsid w:val="00367FD8"/>
    <w:rsid w:val="0037004E"/>
    <w:rsid w:val="00370348"/>
    <w:rsid w:val="0037069D"/>
    <w:rsid w:val="00370939"/>
    <w:rsid w:val="00370B63"/>
    <w:rsid w:val="00370D9E"/>
    <w:rsid w:val="00370FCC"/>
    <w:rsid w:val="00371034"/>
    <w:rsid w:val="003711AF"/>
    <w:rsid w:val="0037141C"/>
    <w:rsid w:val="00371753"/>
    <w:rsid w:val="00371876"/>
    <w:rsid w:val="003719B6"/>
    <w:rsid w:val="00371B5B"/>
    <w:rsid w:val="00371DC4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542"/>
    <w:rsid w:val="00374817"/>
    <w:rsid w:val="00374848"/>
    <w:rsid w:val="00374A41"/>
    <w:rsid w:val="00374AFD"/>
    <w:rsid w:val="0037549A"/>
    <w:rsid w:val="003756C3"/>
    <w:rsid w:val="003757A1"/>
    <w:rsid w:val="003758AE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C29"/>
    <w:rsid w:val="0038412E"/>
    <w:rsid w:val="0038430D"/>
    <w:rsid w:val="0038489F"/>
    <w:rsid w:val="00384A19"/>
    <w:rsid w:val="00385338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BB0"/>
    <w:rsid w:val="00390E3A"/>
    <w:rsid w:val="00390F33"/>
    <w:rsid w:val="00390FC9"/>
    <w:rsid w:val="00391034"/>
    <w:rsid w:val="00391039"/>
    <w:rsid w:val="003913C4"/>
    <w:rsid w:val="00391A6D"/>
    <w:rsid w:val="00391FD5"/>
    <w:rsid w:val="0039224A"/>
    <w:rsid w:val="00392257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E23"/>
    <w:rsid w:val="003A10C3"/>
    <w:rsid w:val="003A1168"/>
    <w:rsid w:val="003A116D"/>
    <w:rsid w:val="003A1207"/>
    <w:rsid w:val="003A17F8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56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BD2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668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6DCD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278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0F9B"/>
    <w:rsid w:val="003E13E0"/>
    <w:rsid w:val="003E1660"/>
    <w:rsid w:val="003E16B4"/>
    <w:rsid w:val="003E1CD1"/>
    <w:rsid w:val="003E1DAF"/>
    <w:rsid w:val="003E1FC7"/>
    <w:rsid w:val="003E21A0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A0C"/>
    <w:rsid w:val="003E4A3D"/>
    <w:rsid w:val="003E4DED"/>
    <w:rsid w:val="003E4EF1"/>
    <w:rsid w:val="003E50B9"/>
    <w:rsid w:val="003E50DF"/>
    <w:rsid w:val="003E5184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5E3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3FA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7D4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2E8"/>
    <w:rsid w:val="004133D6"/>
    <w:rsid w:val="0041371D"/>
    <w:rsid w:val="00413857"/>
    <w:rsid w:val="00413B23"/>
    <w:rsid w:val="00414112"/>
    <w:rsid w:val="00414249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D6D"/>
    <w:rsid w:val="00415E81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2001A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AEA"/>
    <w:rsid w:val="00430CF9"/>
    <w:rsid w:val="0043106D"/>
    <w:rsid w:val="004310B2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3B0"/>
    <w:rsid w:val="00434406"/>
    <w:rsid w:val="00434797"/>
    <w:rsid w:val="00434E17"/>
    <w:rsid w:val="00434EF8"/>
    <w:rsid w:val="0043544C"/>
    <w:rsid w:val="004356D4"/>
    <w:rsid w:val="00435A6E"/>
    <w:rsid w:val="00435B89"/>
    <w:rsid w:val="004365CF"/>
    <w:rsid w:val="004366C4"/>
    <w:rsid w:val="00436735"/>
    <w:rsid w:val="004367C2"/>
    <w:rsid w:val="00436F92"/>
    <w:rsid w:val="004371DD"/>
    <w:rsid w:val="004372F6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83C"/>
    <w:rsid w:val="00441896"/>
    <w:rsid w:val="00441B92"/>
    <w:rsid w:val="00441D9E"/>
    <w:rsid w:val="0044208C"/>
    <w:rsid w:val="004420B2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32B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F4"/>
    <w:rsid w:val="00450708"/>
    <w:rsid w:val="004508A8"/>
    <w:rsid w:val="004510CB"/>
    <w:rsid w:val="004511FD"/>
    <w:rsid w:val="00451420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AE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D1A"/>
    <w:rsid w:val="00463DC3"/>
    <w:rsid w:val="004640A3"/>
    <w:rsid w:val="004640CD"/>
    <w:rsid w:val="00464167"/>
    <w:rsid w:val="00464403"/>
    <w:rsid w:val="004645D9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6B4"/>
    <w:rsid w:val="00470767"/>
    <w:rsid w:val="004707D5"/>
    <w:rsid w:val="004708C0"/>
    <w:rsid w:val="004710B4"/>
    <w:rsid w:val="0047115F"/>
    <w:rsid w:val="004715CB"/>
    <w:rsid w:val="00471806"/>
    <w:rsid w:val="00471863"/>
    <w:rsid w:val="0047194B"/>
    <w:rsid w:val="0047243C"/>
    <w:rsid w:val="004725AA"/>
    <w:rsid w:val="004729D9"/>
    <w:rsid w:val="00472E69"/>
    <w:rsid w:val="00472E88"/>
    <w:rsid w:val="00473311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8AC"/>
    <w:rsid w:val="00474BE5"/>
    <w:rsid w:val="00474CA8"/>
    <w:rsid w:val="00474D33"/>
    <w:rsid w:val="00474E43"/>
    <w:rsid w:val="00475101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7780D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65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054"/>
    <w:rsid w:val="00485360"/>
    <w:rsid w:val="004856F1"/>
    <w:rsid w:val="004859E1"/>
    <w:rsid w:val="00485B23"/>
    <w:rsid w:val="00485B50"/>
    <w:rsid w:val="00485BF0"/>
    <w:rsid w:val="00485CCF"/>
    <w:rsid w:val="00485DAC"/>
    <w:rsid w:val="004863C1"/>
    <w:rsid w:val="00486656"/>
    <w:rsid w:val="004866CF"/>
    <w:rsid w:val="0048680C"/>
    <w:rsid w:val="00486FB8"/>
    <w:rsid w:val="00487058"/>
    <w:rsid w:val="00487485"/>
    <w:rsid w:val="004874E4"/>
    <w:rsid w:val="00487F98"/>
    <w:rsid w:val="00490046"/>
    <w:rsid w:val="0049031C"/>
    <w:rsid w:val="00490511"/>
    <w:rsid w:val="0049070D"/>
    <w:rsid w:val="004909D4"/>
    <w:rsid w:val="00490A39"/>
    <w:rsid w:val="00490E82"/>
    <w:rsid w:val="00490FA1"/>
    <w:rsid w:val="00491063"/>
    <w:rsid w:val="00491A41"/>
    <w:rsid w:val="00491B04"/>
    <w:rsid w:val="00491BE4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241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559"/>
    <w:rsid w:val="004949C6"/>
    <w:rsid w:val="00494B6C"/>
    <w:rsid w:val="00494B8D"/>
    <w:rsid w:val="00494BFC"/>
    <w:rsid w:val="00495028"/>
    <w:rsid w:val="00495535"/>
    <w:rsid w:val="00495563"/>
    <w:rsid w:val="00495893"/>
    <w:rsid w:val="00495A20"/>
    <w:rsid w:val="00495AA7"/>
    <w:rsid w:val="00495B88"/>
    <w:rsid w:val="00495BA6"/>
    <w:rsid w:val="00495DD0"/>
    <w:rsid w:val="00495DD8"/>
    <w:rsid w:val="00495F08"/>
    <w:rsid w:val="00496144"/>
    <w:rsid w:val="004965A9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B8E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F7"/>
    <w:rsid w:val="004A05AA"/>
    <w:rsid w:val="004A0848"/>
    <w:rsid w:val="004A0AA8"/>
    <w:rsid w:val="004A151E"/>
    <w:rsid w:val="004A163D"/>
    <w:rsid w:val="004A1795"/>
    <w:rsid w:val="004A1AC2"/>
    <w:rsid w:val="004A1CCD"/>
    <w:rsid w:val="004A1DC7"/>
    <w:rsid w:val="004A1E6B"/>
    <w:rsid w:val="004A1EE4"/>
    <w:rsid w:val="004A1FE4"/>
    <w:rsid w:val="004A2103"/>
    <w:rsid w:val="004A22B2"/>
    <w:rsid w:val="004A29F3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621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B1"/>
    <w:rsid w:val="004A7886"/>
    <w:rsid w:val="004A7D37"/>
    <w:rsid w:val="004B0BA7"/>
    <w:rsid w:val="004B0D36"/>
    <w:rsid w:val="004B0FAC"/>
    <w:rsid w:val="004B1612"/>
    <w:rsid w:val="004B205B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77A"/>
    <w:rsid w:val="004C183D"/>
    <w:rsid w:val="004C19C1"/>
    <w:rsid w:val="004C1E2D"/>
    <w:rsid w:val="004C2283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3F8F"/>
    <w:rsid w:val="004C404A"/>
    <w:rsid w:val="004C40A5"/>
    <w:rsid w:val="004C4564"/>
    <w:rsid w:val="004C483D"/>
    <w:rsid w:val="004C49EA"/>
    <w:rsid w:val="004C49FB"/>
    <w:rsid w:val="004C4D15"/>
    <w:rsid w:val="004C4DBC"/>
    <w:rsid w:val="004C52E5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828"/>
    <w:rsid w:val="004D1C24"/>
    <w:rsid w:val="004D2142"/>
    <w:rsid w:val="004D24CB"/>
    <w:rsid w:val="004D2629"/>
    <w:rsid w:val="004D26B8"/>
    <w:rsid w:val="004D29C4"/>
    <w:rsid w:val="004D2A22"/>
    <w:rsid w:val="004D2B3A"/>
    <w:rsid w:val="004D2C2C"/>
    <w:rsid w:val="004D2D8D"/>
    <w:rsid w:val="004D342C"/>
    <w:rsid w:val="004D3503"/>
    <w:rsid w:val="004D38C2"/>
    <w:rsid w:val="004D39BA"/>
    <w:rsid w:val="004D4146"/>
    <w:rsid w:val="004D41DC"/>
    <w:rsid w:val="004D429D"/>
    <w:rsid w:val="004D4EF9"/>
    <w:rsid w:val="004D4FBD"/>
    <w:rsid w:val="004D4FC0"/>
    <w:rsid w:val="004D537E"/>
    <w:rsid w:val="004D55A4"/>
    <w:rsid w:val="004D571D"/>
    <w:rsid w:val="004D575D"/>
    <w:rsid w:val="004D5CE7"/>
    <w:rsid w:val="004D5DB4"/>
    <w:rsid w:val="004D5DE2"/>
    <w:rsid w:val="004D5DF7"/>
    <w:rsid w:val="004D5F76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432"/>
    <w:rsid w:val="004E563A"/>
    <w:rsid w:val="004E5983"/>
    <w:rsid w:val="004E5C17"/>
    <w:rsid w:val="004E5D4B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94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DC1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91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1BCB"/>
    <w:rsid w:val="005020FF"/>
    <w:rsid w:val="0050279D"/>
    <w:rsid w:val="00502800"/>
    <w:rsid w:val="00502B1D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4C7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F16"/>
    <w:rsid w:val="00510ABC"/>
    <w:rsid w:val="00510E66"/>
    <w:rsid w:val="00510FD8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24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241"/>
    <w:rsid w:val="005164CE"/>
    <w:rsid w:val="005167FD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2D4"/>
    <w:rsid w:val="005206E1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CD4"/>
    <w:rsid w:val="00522059"/>
    <w:rsid w:val="00522138"/>
    <w:rsid w:val="005221C3"/>
    <w:rsid w:val="005222C7"/>
    <w:rsid w:val="0052248D"/>
    <w:rsid w:val="005228FA"/>
    <w:rsid w:val="00522FA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DB1"/>
    <w:rsid w:val="00524E59"/>
    <w:rsid w:val="00525303"/>
    <w:rsid w:val="0052532F"/>
    <w:rsid w:val="00525565"/>
    <w:rsid w:val="005256F3"/>
    <w:rsid w:val="00525797"/>
    <w:rsid w:val="005257FC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744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4B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34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1F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E91"/>
    <w:rsid w:val="00547F97"/>
    <w:rsid w:val="00550109"/>
    <w:rsid w:val="00550341"/>
    <w:rsid w:val="0055038F"/>
    <w:rsid w:val="005504D3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CC7"/>
    <w:rsid w:val="00552F0E"/>
    <w:rsid w:val="00552FE3"/>
    <w:rsid w:val="00553148"/>
    <w:rsid w:val="00553643"/>
    <w:rsid w:val="0055378A"/>
    <w:rsid w:val="00553BA2"/>
    <w:rsid w:val="00553F78"/>
    <w:rsid w:val="00553FCC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1D5"/>
    <w:rsid w:val="00562307"/>
    <w:rsid w:val="00562653"/>
    <w:rsid w:val="00562724"/>
    <w:rsid w:val="0056272D"/>
    <w:rsid w:val="00562951"/>
    <w:rsid w:val="00562BAB"/>
    <w:rsid w:val="00562E18"/>
    <w:rsid w:val="00563047"/>
    <w:rsid w:val="0056304F"/>
    <w:rsid w:val="0056308E"/>
    <w:rsid w:val="005633F7"/>
    <w:rsid w:val="005634E2"/>
    <w:rsid w:val="005635B8"/>
    <w:rsid w:val="005638A6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576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00C"/>
    <w:rsid w:val="00573138"/>
    <w:rsid w:val="005733B3"/>
    <w:rsid w:val="005734A7"/>
    <w:rsid w:val="00573968"/>
    <w:rsid w:val="00573A13"/>
    <w:rsid w:val="00573E3F"/>
    <w:rsid w:val="00573F88"/>
    <w:rsid w:val="00574122"/>
    <w:rsid w:val="005741CF"/>
    <w:rsid w:val="005746C4"/>
    <w:rsid w:val="00574AB0"/>
    <w:rsid w:val="00574B50"/>
    <w:rsid w:val="00574DC2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186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7CA"/>
    <w:rsid w:val="00585D9B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956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BD8"/>
    <w:rsid w:val="00593EBE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50C0"/>
    <w:rsid w:val="005952B2"/>
    <w:rsid w:val="005952E7"/>
    <w:rsid w:val="0059535E"/>
    <w:rsid w:val="005954FB"/>
    <w:rsid w:val="0059553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081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1266"/>
    <w:rsid w:val="005A16B5"/>
    <w:rsid w:val="005A16F0"/>
    <w:rsid w:val="005A1717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708"/>
    <w:rsid w:val="005A4904"/>
    <w:rsid w:val="005A4A8B"/>
    <w:rsid w:val="005A4B13"/>
    <w:rsid w:val="005A4E23"/>
    <w:rsid w:val="005A4FE2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EF2"/>
    <w:rsid w:val="005B7F2A"/>
    <w:rsid w:val="005C01C7"/>
    <w:rsid w:val="005C06BC"/>
    <w:rsid w:val="005C087A"/>
    <w:rsid w:val="005C0A7D"/>
    <w:rsid w:val="005C0C21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48"/>
    <w:rsid w:val="005C4482"/>
    <w:rsid w:val="005C472F"/>
    <w:rsid w:val="005C499F"/>
    <w:rsid w:val="005C4BFB"/>
    <w:rsid w:val="005C4C4D"/>
    <w:rsid w:val="005C4F12"/>
    <w:rsid w:val="005C4FAE"/>
    <w:rsid w:val="005C518A"/>
    <w:rsid w:val="005C52EF"/>
    <w:rsid w:val="005C53E9"/>
    <w:rsid w:val="005C55F8"/>
    <w:rsid w:val="005C5870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18"/>
    <w:rsid w:val="005D2BD1"/>
    <w:rsid w:val="005D2C00"/>
    <w:rsid w:val="005D2DAD"/>
    <w:rsid w:val="005D2F42"/>
    <w:rsid w:val="005D3105"/>
    <w:rsid w:val="005D312F"/>
    <w:rsid w:val="005D3542"/>
    <w:rsid w:val="005D3655"/>
    <w:rsid w:val="005D3943"/>
    <w:rsid w:val="005D3F60"/>
    <w:rsid w:val="005D42AF"/>
    <w:rsid w:val="005D4302"/>
    <w:rsid w:val="005D463E"/>
    <w:rsid w:val="005D4932"/>
    <w:rsid w:val="005D4B3B"/>
    <w:rsid w:val="005D4B48"/>
    <w:rsid w:val="005D4F2E"/>
    <w:rsid w:val="005D5171"/>
    <w:rsid w:val="005D5424"/>
    <w:rsid w:val="005D554E"/>
    <w:rsid w:val="005D5716"/>
    <w:rsid w:val="005D5845"/>
    <w:rsid w:val="005D5A20"/>
    <w:rsid w:val="005D5CBF"/>
    <w:rsid w:val="005D5FDF"/>
    <w:rsid w:val="005D6554"/>
    <w:rsid w:val="005D6A4B"/>
    <w:rsid w:val="005D6EE1"/>
    <w:rsid w:val="005D7025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ED9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432"/>
    <w:rsid w:val="005F1F67"/>
    <w:rsid w:val="005F1FFE"/>
    <w:rsid w:val="005F21A5"/>
    <w:rsid w:val="005F2470"/>
    <w:rsid w:val="005F2615"/>
    <w:rsid w:val="005F261E"/>
    <w:rsid w:val="005F28C6"/>
    <w:rsid w:val="005F292B"/>
    <w:rsid w:val="005F2B0E"/>
    <w:rsid w:val="005F2C3A"/>
    <w:rsid w:val="005F3C8B"/>
    <w:rsid w:val="005F3F16"/>
    <w:rsid w:val="005F40A1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9ED"/>
    <w:rsid w:val="005F6AC3"/>
    <w:rsid w:val="005F6BD4"/>
    <w:rsid w:val="005F7188"/>
    <w:rsid w:val="005F7985"/>
    <w:rsid w:val="005F79AE"/>
    <w:rsid w:val="005F7A70"/>
    <w:rsid w:val="005F7EEA"/>
    <w:rsid w:val="005F7EF5"/>
    <w:rsid w:val="005F7FC9"/>
    <w:rsid w:val="006002B1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BD"/>
    <w:rsid w:val="00603FC8"/>
    <w:rsid w:val="00604151"/>
    <w:rsid w:val="00604367"/>
    <w:rsid w:val="006044B2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B11"/>
    <w:rsid w:val="00606C96"/>
    <w:rsid w:val="00606FC7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59"/>
    <w:rsid w:val="00612162"/>
    <w:rsid w:val="00612248"/>
    <w:rsid w:val="006122EB"/>
    <w:rsid w:val="00612878"/>
    <w:rsid w:val="00612B6D"/>
    <w:rsid w:val="00612CB0"/>
    <w:rsid w:val="00612E0F"/>
    <w:rsid w:val="00613508"/>
    <w:rsid w:val="00613EA5"/>
    <w:rsid w:val="00613FBB"/>
    <w:rsid w:val="0061498F"/>
    <w:rsid w:val="006149D1"/>
    <w:rsid w:val="00614CD1"/>
    <w:rsid w:val="006151F2"/>
    <w:rsid w:val="006152D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91"/>
    <w:rsid w:val="006245E4"/>
    <w:rsid w:val="0062462F"/>
    <w:rsid w:val="00624BA1"/>
    <w:rsid w:val="00624EDF"/>
    <w:rsid w:val="006252D3"/>
    <w:rsid w:val="0062557C"/>
    <w:rsid w:val="00625736"/>
    <w:rsid w:val="00625AF2"/>
    <w:rsid w:val="0062618A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608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5AD"/>
    <w:rsid w:val="00633BF2"/>
    <w:rsid w:val="00633F67"/>
    <w:rsid w:val="00633F94"/>
    <w:rsid w:val="00633FC8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773"/>
    <w:rsid w:val="00637DF1"/>
    <w:rsid w:val="00640EC6"/>
    <w:rsid w:val="00641004"/>
    <w:rsid w:val="006411DC"/>
    <w:rsid w:val="00641283"/>
    <w:rsid w:val="00641315"/>
    <w:rsid w:val="0064133E"/>
    <w:rsid w:val="006413CF"/>
    <w:rsid w:val="006413ED"/>
    <w:rsid w:val="00641413"/>
    <w:rsid w:val="00641465"/>
    <w:rsid w:val="0064165D"/>
    <w:rsid w:val="00641957"/>
    <w:rsid w:val="00641C18"/>
    <w:rsid w:val="00641D94"/>
    <w:rsid w:val="006420F3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247"/>
    <w:rsid w:val="006433BD"/>
    <w:rsid w:val="00643562"/>
    <w:rsid w:val="0064363E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4C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7E0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6D7"/>
    <w:rsid w:val="00653991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93B"/>
    <w:rsid w:val="00655B29"/>
    <w:rsid w:val="00655D3B"/>
    <w:rsid w:val="00655DB6"/>
    <w:rsid w:val="0065630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ADF"/>
    <w:rsid w:val="00660BE4"/>
    <w:rsid w:val="00661159"/>
    <w:rsid w:val="0066140E"/>
    <w:rsid w:val="006619B0"/>
    <w:rsid w:val="00662012"/>
    <w:rsid w:val="00662096"/>
    <w:rsid w:val="006624F4"/>
    <w:rsid w:val="00662543"/>
    <w:rsid w:val="006626D0"/>
    <w:rsid w:val="00662756"/>
    <w:rsid w:val="006628E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941"/>
    <w:rsid w:val="00665B00"/>
    <w:rsid w:val="00665DD8"/>
    <w:rsid w:val="00665F26"/>
    <w:rsid w:val="00665F7C"/>
    <w:rsid w:val="00665FB4"/>
    <w:rsid w:val="006663E4"/>
    <w:rsid w:val="00666437"/>
    <w:rsid w:val="00666506"/>
    <w:rsid w:val="0066673B"/>
    <w:rsid w:val="0066674F"/>
    <w:rsid w:val="00666785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DC6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66F"/>
    <w:rsid w:val="00673BB6"/>
    <w:rsid w:val="00673EDA"/>
    <w:rsid w:val="006741B6"/>
    <w:rsid w:val="006742DB"/>
    <w:rsid w:val="0067455C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17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B4D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FFA"/>
    <w:rsid w:val="006904ED"/>
    <w:rsid w:val="00690BDC"/>
    <w:rsid w:val="00690C31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528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D3"/>
    <w:rsid w:val="00693D67"/>
    <w:rsid w:val="00693F37"/>
    <w:rsid w:val="0069429C"/>
    <w:rsid w:val="00694413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6134"/>
    <w:rsid w:val="00696A8D"/>
    <w:rsid w:val="00696C90"/>
    <w:rsid w:val="00696D63"/>
    <w:rsid w:val="0069704B"/>
    <w:rsid w:val="0069704E"/>
    <w:rsid w:val="006971DD"/>
    <w:rsid w:val="00697221"/>
    <w:rsid w:val="0069736B"/>
    <w:rsid w:val="00697B6C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1AF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DF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699"/>
    <w:rsid w:val="006B733C"/>
    <w:rsid w:val="006B73AA"/>
    <w:rsid w:val="006B7425"/>
    <w:rsid w:val="006B782D"/>
    <w:rsid w:val="006B7DBC"/>
    <w:rsid w:val="006C04E6"/>
    <w:rsid w:val="006C088D"/>
    <w:rsid w:val="006C0EDE"/>
    <w:rsid w:val="006C0FB3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06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4199"/>
    <w:rsid w:val="006C4751"/>
    <w:rsid w:val="006C48DE"/>
    <w:rsid w:val="006C4AEE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0DB"/>
    <w:rsid w:val="006D1305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D7D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D7FF9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5E0"/>
    <w:rsid w:val="006E25E3"/>
    <w:rsid w:val="006E285B"/>
    <w:rsid w:val="006E30A8"/>
    <w:rsid w:val="006E3171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51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2FCF"/>
    <w:rsid w:val="00703571"/>
    <w:rsid w:val="007035C8"/>
    <w:rsid w:val="00703845"/>
    <w:rsid w:val="0070397F"/>
    <w:rsid w:val="00703989"/>
    <w:rsid w:val="00703A55"/>
    <w:rsid w:val="00703C17"/>
    <w:rsid w:val="007042E9"/>
    <w:rsid w:val="00704396"/>
    <w:rsid w:val="00704495"/>
    <w:rsid w:val="007047AF"/>
    <w:rsid w:val="00704A10"/>
    <w:rsid w:val="00704E0B"/>
    <w:rsid w:val="00704E2C"/>
    <w:rsid w:val="00704ECE"/>
    <w:rsid w:val="007050F9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CEC"/>
    <w:rsid w:val="00712CEE"/>
    <w:rsid w:val="00712EDA"/>
    <w:rsid w:val="007131BD"/>
    <w:rsid w:val="007136D0"/>
    <w:rsid w:val="00713809"/>
    <w:rsid w:val="00713BD9"/>
    <w:rsid w:val="00713EED"/>
    <w:rsid w:val="00713F75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CD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290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07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AF5"/>
    <w:rsid w:val="00725C04"/>
    <w:rsid w:val="0072600C"/>
    <w:rsid w:val="007261EE"/>
    <w:rsid w:val="007263CE"/>
    <w:rsid w:val="007264F4"/>
    <w:rsid w:val="00726619"/>
    <w:rsid w:val="007266CC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36"/>
    <w:rsid w:val="00733DF4"/>
    <w:rsid w:val="00734949"/>
    <w:rsid w:val="00734A05"/>
    <w:rsid w:val="00734E63"/>
    <w:rsid w:val="00734ECC"/>
    <w:rsid w:val="00735224"/>
    <w:rsid w:val="007353F4"/>
    <w:rsid w:val="00735807"/>
    <w:rsid w:val="00735C29"/>
    <w:rsid w:val="00735C63"/>
    <w:rsid w:val="00735C6F"/>
    <w:rsid w:val="00735D1E"/>
    <w:rsid w:val="00735D7B"/>
    <w:rsid w:val="00736537"/>
    <w:rsid w:val="0073696A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A7F"/>
    <w:rsid w:val="00740C59"/>
    <w:rsid w:val="00740E00"/>
    <w:rsid w:val="00740F81"/>
    <w:rsid w:val="007414B3"/>
    <w:rsid w:val="00741C84"/>
    <w:rsid w:val="00741EB5"/>
    <w:rsid w:val="00741F49"/>
    <w:rsid w:val="0074216C"/>
    <w:rsid w:val="007422F5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4EC0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28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6DD6"/>
    <w:rsid w:val="007574CB"/>
    <w:rsid w:val="00757820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778"/>
    <w:rsid w:val="007637E1"/>
    <w:rsid w:val="00763829"/>
    <w:rsid w:val="00763D21"/>
    <w:rsid w:val="00763DB8"/>
    <w:rsid w:val="00763E63"/>
    <w:rsid w:val="0076430B"/>
    <w:rsid w:val="0076447F"/>
    <w:rsid w:val="0076495C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CD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615"/>
    <w:rsid w:val="007759C7"/>
    <w:rsid w:val="007765C3"/>
    <w:rsid w:val="007767A6"/>
    <w:rsid w:val="007768BD"/>
    <w:rsid w:val="00776A19"/>
    <w:rsid w:val="007770A2"/>
    <w:rsid w:val="007771BC"/>
    <w:rsid w:val="00777315"/>
    <w:rsid w:val="007774BD"/>
    <w:rsid w:val="007774E7"/>
    <w:rsid w:val="00777F93"/>
    <w:rsid w:val="0078012C"/>
    <w:rsid w:val="00780207"/>
    <w:rsid w:val="007802E4"/>
    <w:rsid w:val="007805AC"/>
    <w:rsid w:val="0078078F"/>
    <w:rsid w:val="007808A2"/>
    <w:rsid w:val="00780919"/>
    <w:rsid w:val="00780C82"/>
    <w:rsid w:val="00780EBA"/>
    <w:rsid w:val="00780FB2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8A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502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46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53B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C72"/>
    <w:rsid w:val="00795DD1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027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CB3"/>
    <w:rsid w:val="007B4E6A"/>
    <w:rsid w:val="007B50F0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739"/>
    <w:rsid w:val="007C2CAD"/>
    <w:rsid w:val="007C2EEA"/>
    <w:rsid w:val="007C2F68"/>
    <w:rsid w:val="007C31CA"/>
    <w:rsid w:val="007C3A34"/>
    <w:rsid w:val="007C3ECD"/>
    <w:rsid w:val="007C3F19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B2"/>
    <w:rsid w:val="007D05FA"/>
    <w:rsid w:val="007D062F"/>
    <w:rsid w:val="007D08E5"/>
    <w:rsid w:val="007D0C44"/>
    <w:rsid w:val="007D0CA4"/>
    <w:rsid w:val="007D1104"/>
    <w:rsid w:val="007D15B9"/>
    <w:rsid w:val="007D165C"/>
    <w:rsid w:val="007D1972"/>
    <w:rsid w:val="007D1F33"/>
    <w:rsid w:val="007D2351"/>
    <w:rsid w:val="007D2424"/>
    <w:rsid w:val="007D27FD"/>
    <w:rsid w:val="007D2842"/>
    <w:rsid w:val="007D2869"/>
    <w:rsid w:val="007D2C2D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5F25"/>
    <w:rsid w:val="007D640D"/>
    <w:rsid w:val="007D698A"/>
    <w:rsid w:val="007D69DD"/>
    <w:rsid w:val="007D6AB0"/>
    <w:rsid w:val="007D6F64"/>
    <w:rsid w:val="007D6FC2"/>
    <w:rsid w:val="007D705C"/>
    <w:rsid w:val="007D70A8"/>
    <w:rsid w:val="007D71C5"/>
    <w:rsid w:val="007D72C8"/>
    <w:rsid w:val="007D72EB"/>
    <w:rsid w:val="007D7476"/>
    <w:rsid w:val="007D7756"/>
    <w:rsid w:val="007D7F49"/>
    <w:rsid w:val="007E06FC"/>
    <w:rsid w:val="007E0748"/>
    <w:rsid w:val="007E0F09"/>
    <w:rsid w:val="007E109F"/>
    <w:rsid w:val="007E1139"/>
    <w:rsid w:val="007E13C1"/>
    <w:rsid w:val="007E1597"/>
    <w:rsid w:val="007E16D0"/>
    <w:rsid w:val="007E1782"/>
    <w:rsid w:val="007E18B9"/>
    <w:rsid w:val="007E1B11"/>
    <w:rsid w:val="007E1CB3"/>
    <w:rsid w:val="007E1DE4"/>
    <w:rsid w:val="007E2154"/>
    <w:rsid w:val="007E2240"/>
    <w:rsid w:val="007E23B7"/>
    <w:rsid w:val="007E23CC"/>
    <w:rsid w:val="007E25AB"/>
    <w:rsid w:val="007E2700"/>
    <w:rsid w:val="007E2DD8"/>
    <w:rsid w:val="007E2F41"/>
    <w:rsid w:val="007E2F61"/>
    <w:rsid w:val="007E2F9C"/>
    <w:rsid w:val="007E3024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9B4"/>
    <w:rsid w:val="007E79C5"/>
    <w:rsid w:val="007E7AB1"/>
    <w:rsid w:val="007E7ACA"/>
    <w:rsid w:val="007E7E2C"/>
    <w:rsid w:val="007F00D4"/>
    <w:rsid w:val="007F0163"/>
    <w:rsid w:val="007F05B9"/>
    <w:rsid w:val="007F0798"/>
    <w:rsid w:val="007F0816"/>
    <w:rsid w:val="007F08E8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D6F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294"/>
    <w:rsid w:val="007F6955"/>
    <w:rsid w:val="007F6AE2"/>
    <w:rsid w:val="007F6DB4"/>
    <w:rsid w:val="007F7274"/>
    <w:rsid w:val="007F72CB"/>
    <w:rsid w:val="007F74FF"/>
    <w:rsid w:val="007F7623"/>
    <w:rsid w:val="007F7A92"/>
    <w:rsid w:val="007F7F6D"/>
    <w:rsid w:val="00800006"/>
    <w:rsid w:val="00800212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6FD8"/>
    <w:rsid w:val="008070F4"/>
    <w:rsid w:val="00807149"/>
    <w:rsid w:val="00807187"/>
    <w:rsid w:val="00807211"/>
    <w:rsid w:val="00807423"/>
    <w:rsid w:val="0080742D"/>
    <w:rsid w:val="00807AC9"/>
    <w:rsid w:val="00807AED"/>
    <w:rsid w:val="00807B0A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2B8"/>
    <w:rsid w:val="008113A0"/>
    <w:rsid w:val="00811443"/>
    <w:rsid w:val="008114EC"/>
    <w:rsid w:val="0081151E"/>
    <w:rsid w:val="0081165F"/>
    <w:rsid w:val="008119C9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5F0F"/>
    <w:rsid w:val="008161C8"/>
    <w:rsid w:val="008163CE"/>
    <w:rsid w:val="008165D1"/>
    <w:rsid w:val="008168D9"/>
    <w:rsid w:val="00816978"/>
    <w:rsid w:val="00817192"/>
    <w:rsid w:val="00817635"/>
    <w:rsid w:val="00817BBE"/>
    <w:rsid w:val="00817CA4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0ED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141"/>
    <w:rsid w:val="008247CF"/>
    <w:rsid w:val="00824894"/>
    <w:rsid w:val="008248FC"/>
    <w:rsid w:val="008249D6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4E0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CAB"/>
    <w:rsid w:val="00831E18"/>
    <w:rsid w:val="00831F68"/>
    <w:rsid w:val="00831FF0"/>
    <w:rsid w:val="00832948"/>
    <w:rsid w:val="00832B7D"/>
    <w:rsid w:val="00832E2C"/>
    <w:rsid w:val="00833134"/>
    <w:rsid w:val="008331C3"/>
    <w:rsid w:val="00833212"/>
    <w:rsid w:val="00833369"/>
    <w:rsid w:val="008333C2"/>
    <w:rsid w:val="0083350F"/>
    <w:rsid w:val="0083353F"/>
    <w:rsid w:val="008337BC"/>
    <w:rsid w:val="00833864"/>
    <w:rsid w:val="008339EC"/>
    <w:rsid w:val="00833A2C"/>
    <w:rsid w:val="00833B2C"/>
    <w:rsid w:val="00833C8D"/>
    <w:rsid w:val="00833E2F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78E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1E4"/>
    <w:rsid w:val="00841BC5"/>
    <w:rsid w:val="00841F9F"/>
    <w:rsid w:val="008420A0"/>
    <w:rsid w:val="0084212E"/>
    <w:rsid w:val="0084239E"/>
    <w:rsid w:val="0084260C"/>
    <w:rsid w:val="008429BB"/>
    <w:rsid w:val="00842A43"/>
    <w:rsid w:val="00842AE8"/>
    <w:rsid w:val="00842E0C"/>
    <w:rsid w:val="00843230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930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074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853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CA7"/>
    <w:rsid w:val="00860F2F"/>
    <w:rsid w:val="008612E1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7C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7CA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C9"/>
    <w:rsid w:val="00874D62"/>
    <w:rsid w:val="00874F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6FB0"/>
    <w:rsid w:val="0087706A"/>
    <w:rsid w:val="008772CF"/>
    <w:rsid w:val="008773A6"/>
    <w:rsid w:val="0087787F"/>
    <w:rsid w:val="00877BDA"/>
    <w:rsid w:val="00877DA1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23"/>
    <w:rsid w:val="00881CD6"/>
    <w:rsid w:val="00881E00"/>
    <w:rsid w:val="00882024"/>
    <w:rsid w:val="0088208D"/>
    <w:rsid w:val="00882138"/>
    <w:rsid w:val="0088213E"/>
    <w:rsid w:val="008823B4"/>
    <w:rsid w:val="00882781"/>
    <w:rsid w:val="00882A88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EDF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7F2"/>
    <w:rsid w:val="008908E5"/>
    <w:rsid w:val="00890A88"/>
    <w:rsid w:val="00890D2D"/>
    <w:rsid w:val="00890E2E"/>
    <w:rsid w:val="00891160"/>
    <w:rsid w:val="00891216"/>
    <w:rsid w:val="0089127F"/>
    <w:rsid w:val="00891699"/>
    <w:rsid w:val="00891C72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C84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B2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7B5"/>
    <w:rsid w:val="008A5EDA"/>
    <w:rsid w:val="008A601E"/>
    <w:rsid w:val="008A6115"/>
    <w:rsid w:val="008A620C"/>
    <w:rsid w:val="008A6213"/>
    <w:rsid w:val="008A625C"/>
    <w:rsid w:val="008A631F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618"/>
    <w:rsid w:val="008B08A6"/>
    <w:rsid w:val="008B09C9"/>
    <w:rsid w:val="008B0A81"/>
    <w:rsid w:val="008B0B1E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07"/>
    <w:rsid w:val="008B2B41"/>
    <w:rsid w:val="008B2CBB"/>
    <w:rsid w:val="008B3194"/>
    <w:rsid w:val="008B31AB"/>
    <w:rsid w:val="008B3614"/>
    <w:rsid w:val="008B36A5"/>
    <w:rsid w:val="008B3953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9B7"/>
    <w:rsid w:val="008B5EC8"/>
    <w:rsid w:val="008B639F"/>
    <w:rsid w:val="008B6A40"/>
    <w:rsid w:val="008B72EC"/>
    <w:rsid w:val="008B75EC"/>
    <w:rsid w:val="008B761E"/>
    <w:rsid w:val="008B7663"/>
    <w:rsid w:val="008C004C"/>
    <w:rsid w:val="008C0121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2FCD"/>
    <w:rsid w:val="008C338A"/>
    <w:rsid w:val="008C37EF"/>
    <w:rsid w:val="008C39B0"/>
    <w:rsid w:val="008C3AF8"/>
    <w:rsid w:val="008C3DA6"/>
    <w:rsid w:val="008C3FDC"/>
    <w:rsid w:val="008C47AD"/>
    <w:rsid w:val="008C4C41"/>
    <w:rsid w:val="008C4FA8"/>
    <w:rsid w:val="008C51CB"/>
    <w:rsid w:val="008C53E4"/>
    <w:rsid w:val="008C58BD"/>
    <w:rsid w:val="008C58E0"/>
    <w:rsid w:val="008C5CEA"/>
    <w:rsid w:val="008C603A"/>
    <w:rsid w:val="008C62FB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C7D31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80A"/>
    <w:rsid w:val="008D299F"/>
    <w:rsid w:val="008D2A8F"/>
    <w:rsid w:val="008D2C83"/>
    <w:rsid w:val="008D300E"/>
    <w:rsid w:val="008D3023"/>
    <w:rsid w:val="008D30A9"/>
    <w:rsid w:val="008D3116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65F"/>
    <w:rsid w:val="008D7C7B"/>
    <w:rsid w:val="008D7D6C"/>
    <w:rsid w:val="008D7D7B"/>
    <w:rsid w:val="008D7E55"/>
    <w:rsid w:val="008D7EDC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7DD"/>
    <w:rsid w:val="008E1A9B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8E0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532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6957"/>
    <w:rsid w:val="008F6BE9"/>
    <w:rsid w:val="008F700E"/>
    <w:rsid w:val="008F710A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34D3"/>
    <w:rsid w:val="00903559"/>
    <w:rsid w:val="009036BC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4B3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78B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D3E"/>
    <w:rsid w:val="00914E69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E18"/>
    <w:rsid w:val="00920F31"/>
    <w:rsid w:val="00921069"/>
    <w:rsid w:val="009211A7"/>
    <w:rsid w:val="009213BD"/>
    <w:rsid w:val="009216A9"/>
    <w:rsid w:val="009216FD"/>
    <w:rsid w:val="009218AF"/>
    <w:rsid w:val="0092198D"/>
    <w:rsid w:val="00921A52"/>
    <w:rsid w:val="00921A55"/>
    <w:rsid w:val="00921BF6"/>
    <w:rsid w:val="00921DA3"/>
    <w:rsid w:val="00921EE5"/>
    <w:rsid w:val="009220BB"/>
    <w:rsid w:val="00922CCC"/>
    <w:rsid w:val="009230A6"/>
    <w:rsid w:val="00923316"/>
    <w:rsid w:val="009233EC"/>
    <w:rsid w:val="00924479"/>
    <w:rsid w:val="00924627"/>
    <w:rsid w:val="009248F6"/>
    <w:rsid w:val="009250A8"/>
    <w:rsid w:val="00925450"/>
    <w:rsid w:val="00925BE6"/>
    <w:rsid w:val="00925ECC"/>
    <w:rsid w:val="00926162"/>
    <w:rsid w:val="00926260"/>
    <w:rsid w:val="0092627F"/>
    <w:rsid w:val="009264EA"/>
    <w:rsid w:val="00926697"/>
    <w:rsid w:val="0092685B"/>
    <w:rsid w:val="00926B0A"/>
    <w:rsid w:val="00926F61"/>
    <w:rsid w:val="00926FA9"/>
    <w:rsid w:val="0092723B"/>
    <w:rsid w:val="009272AE"/>
    <w:rsid w:val="009272D3"/>
    <w:rsid w:val="0092744A"/>
    <w:rsid w:val="0092746A"/>
    <w:rsid w:val="00927A0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C93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15"/>
    <w:rsid w:val="00933DBB"/>
    <w:rsid w:val="00933DE7"/>
    <w:rsid w:val="00933E8C"/>
    <w:rsid w:val="00934097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0B"/>
    <w:rsid w:val="0093799D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2F7"/>
    <w:rsid w:val="009424BE"/>
    <w:rsid w:val="0094281B"/>
    <w:rsid w:val="00942F18"/>
    <w:rsid w:val="00943443"/>
    <w:rsid w:val="00943630"/>
    <w:rsid w:val="00943C0C"/>
    <w:rsid w:val="00943F1A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BE7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D51"/>
    <w:rsid w:val="00947E85"/>
    <w:rsid w:val="0095019A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88"/>
    <w:rsid w:val="00953FE9"/>
    <w:rsid w:val="00954181"/>
    <w:rsid w:val="00954417"/>
    <w:rsid w:val="00954502"/>
    <w:rsid w:val="0095481C"/>
    <w:rsid w:val="0095526F"/>
    <w:rsid w:val="00955440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5C2"/>
    <w:rsid w:val="009638FD"/>
    <w:rsid w:val="0096394B"/>
    <w:rsid w:val="009639CB"/>
    <w:rsid w:val="00963A36"/>
    <w:rsid w:val="00963DBA"/>
    <w:rsid w:val="009640E7"/>
    <w:rsid w:val="0096437F"/>
    <w:rsid w:val="009643DA"/>
    <w:rsid w:val="0096485F"/>
    <w:rsid w:val="00964BCC"/>
    <w:rsid w:val="00965392"/>
    <w:rsid w:val="009653F7"/>
    <w:rsid w:val="009658CF"/>
    <w:rsid w:val="009658FF"/>
    <w:rsid w:val="00965914"/>
    <w:rsid w:val="00965C40"/>
    <w:rsid w:val="0096623B"/>
    <w:rsid w:val="00966497"/>
    <w:rsid w:val="009669FB"/>
    <w:rsid w:val="00966D9C"/>
    <w:rsid w:val="00966FF0"/>
    <w:rsid w:val="009670F8"/>
    <w:rsid w:val="0096710D"/>
    <w:rsid w:val="00967134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67FC6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43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32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D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31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45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527"/>
    <w:rsid w:val="0099382B"/>
    <w:rsid w:val="0099383D"/>
    <w:rsid w:val="009938B1"/>
    <w:rsid w:val="00993967"/>
    <w:rsid w:val="0099399A"/>
    <w:rsid w:val="00993A17"/>
    <w:rsid w:val="00993F0F"/>
    <w:rsid w:val="00993F6D"/>
    <w:rsid w:val="0099445A"/>
    <w:rsid w:val="009947A8"/>
    <w:rsid w:val="0099499F"/>
    <w:rsid w:val="00994A23"/>
    <w:rsid w:val="00994CE1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5E"/>
    <w:rsid w:val="00997373"/>
    <w:rsid w:val="0099739F"/>
    <w:rsid w:val="009977DA"/>
    <w:rsid w:val="009978CD"/>
    <w:rsid w:val="00997B3E"/>
    <w:rsid w:val="00997BF3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9D7"/>
    <w:rsid w:val="009A2A51"/>
    <w:rsid w:val="009A2A71"/>
    <w:rsid w:val="009A2AD6"/>
    <w:rsid w:val="009A2BB6"/>
    <w:rsid w:val="009A2CB8"/>
    <w:rsid w:val="009A3168"/>
    <w:rsid w:val="009A323C"/>
    <w:rsid w:val="009A3789"/>
    <w:rsid w:val="009A3CF4"/>
    <w:rsid w:val="009A3EAE"/>
    <w:rsid w:val="009A45A2"/>
    <w:rsid w:val="009A4729"/>
    <w:rsid w:val="009A538A"/>
    <w:rsid w:val="009A55E5"/>
    <w:rsid w:val="009A5665"/>
    <w:rsid w:val="009A5D9E"/>
    <w:rsid w:val="009A6028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2C1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07"/>
    <w:rsid w:val="009B479F"/>
    <w:rsid w:val="009B47EE"/>
    <w:rsid w:val="009B4936"/>
    <w:rsid w:val="009B4D01"/>
    <w:rsid w:val="009B4E26"/>
    <w:rsid w:val="009B4E78"/>
    <w:rsid w:val="009B5284"/>
    <w:rsid w:val="009B5353"/>
    <w:rsid w:val="009B5664"/>
    <w:rsid w:val="009B5DDB"/>
    <w:rsid w:val="009B60CB"/>
    <w:rsid w:val="009B653A"/>
    <w:rsid w:val="009B675B"/>
    <w:rsid w:val="009B6B2F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B7CDF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29F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9FE"/>
    <w:rsid w:val="009C4A07"/>
    <w:rsid w:val="009C4B8E"/>
    <w:rsid w:val="009C4DAB"/>
    <w:rsid w:val="009C4EB3"/>
    <w:rsid w:val="009C51D5"/>
    <w:rsid w:val="009C543C"/>
    <w:rsid w:val="009C599A"/>
    <w:rsid w:val="009C5AA5"/>
    <w:rsid w:val="009C5EFF"/>
    <w:rsid w:val="009C60B5"/>
    <w:rsid w:val="009C60D3"/>
    <w:rsid w:val="009C6229"/>
    <w:rsid w:val="009C63D4"/>
    <w:rsid w:val="009C650E"/>
    <w:rsid w:val="009C6BBA"/>
    <w:rsid w:val="009C6CF0"/>
    <w:rsid w:val="009C6F67"/>
    <w:rsid w:val="009C70DB"/>
    <w:rsid w:val="009C7468"/>
    <w:rsid w:val="009C75D1"/>
    <w:rsid w:val="009C774A"/>
    <w:rsid w:val="009C77FA"/>
    <w:rsid w:val="009C7904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39F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0C85"/>
    <w:rsid w:val="009F102A"/>
    <w:rsid w:val="009F12B6"/>
    <w:rsid w:val="009F1341"/>
    <w:rsid w:val="009F151C"/>
    <w:rsid w:val="009F15C9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89C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655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C10"/>
    <w:rsid w:val="00A01D6A"/>
    <w:rsid w:val="00A01F6F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8EB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1D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5E8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9E6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E48"/>
    <w:rsid w:val="00A22F41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2A6"/>
    <w:rsid w:val="00A243E4"/>
    <w:rsid w:val="00A244A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C20"/>
    <w:rsid w:val="00A27D4A"/>
    <w:rsid w:val="00A27F4A"/>
    <w:rsid w:val="00A301B5"/>
    <w:rsid w:val="00A30562"/>
    <w:rsid w:val="00A305B7"/>
    <w:rsid w:val="00A30A60"/>
    <w:rsid w:val="00A30B2D"/>
    <w:rsid w:val="00A30BA0"/>
    <w:rsid w:val="00A30BBF"/>
    <w:rsid w:val="00A311AE"/>
    <w:rsid w:val="00A312A6"/>
    <w:rsid w:val="00A3130E"/>
    <w:rsid w:val="00A315DE"/>
    <w:rsid w:val="00A3193B"/>
    <w:rsid w:val="00A31954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A"/>
    <w:rsid w:val="00A33D2B"/>
    <w:rsid w:val="00A344A5"/>
    <w:rsid w:val="00A346C3"/>
    <w:rsid w:val="00A34A01"/>
    <w:rsid w:val="00A34C3C"/>
    <w:rsid w:val="00A34C69"/>
    <w:rsid w:val="00A34D4A"/>
    <w:rsid w:val="00A35147"/>
    <w:rsid w:val="00A355C3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3EE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13"/>
    <w:rsid w:val="00A4485A"/>
    <w:rsid w:val="00A44B2E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6AB"/>
    <w:rsid w:val="00A4586C"/>
    <w:rsid w:val="00A458F6"/>
    <w:rsid w:val="00A45D21"/>
    <w:rsid w:val="00A45D49"/>
    <w:rsid w:val="00A46327"/>
    <w:rsid w:val="00A46572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28E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4FA"/>
    <w:rsid w:val="00A52635"/>
    <w:rsid w:val="00A52895"/>
    <w:rsid w:val="00A528FF"/>
    <w:rsid w:val="00A52987"/>
    <w:rsid w:val="00A52D7D"/>
    <w:rsid w:val="00A52F43"/>
    <w:rsid w:val="00A52F7B"/>
    <w:rsid w:val="00A533C8"/>
    <w:rsid w:val="00A533E4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C50"/>
    <w:rsid w:val="00A5765D"/>
    <w:rsid w:val="00A576E2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1F9C"/>
    <w:rsid w:val="00A6203C"/>
    <w:rsid w:val="00A62117"/>
    <w:rsid w:val="00A623C7"/>
    <w:rsid w:val="00A624CE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551"/>
    <w:rsid w:val="00A65741"/>
    <w:rsid w:val="00A65846"/>
    <w:rsid w:val="00A65931"/>
    <w:rsid w:val="00A65A70"/>
    <w:rsid w:val="00A65C0B"/>
    <w:rsid w:val="00A65E0B"/>
    <w:rsid w:val="00A66444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C2D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7D5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3346"/>
    <w:rsid w:val="00A83680"/>
    <w:rsid w:val="00A836EC"/>
    <w:rsid w:val="00A83BD0"/>
    <w:rsid w:val="00A83D81"/>
    <w:rsid w:val="00A84253"/>
    <w:rsid w:val="00A8428E"/>
    <w:rsid w:val="00A842BC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B8C"/>
    <w:rsid w:val="00A86EA7"/>
    <w:rsid w:val="00A86F0D"/>
    <w:rsid w:val="00A8742B"/>
    <w:rsid w:val="00A87551"/>
    <w:rsid w:val="00A876CC"/>
    <w:rsid w:val="00A87E7F"/>
    <w:rsid w:val="00A87EC2"/>
    <w:rsid w:val="00A90149"/>
    <w:rsid w:val="00A90490"/>
    <w:rsid w:val="00A90588"/>
    <w:rsid w:val="00A90665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B9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16"/>
    <w:rsid w:val="00A94167"/>
    <w:rsid w:val="00A94273"/>
    <w:rsid w:val="00A942C9"/>
    <w:rsid w:val="00A943BE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72D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22F"/>
    <w:rsid w:val="00AA3562"/>
    <w:rsid w:val="00AA3577"/>
    <w:rsid w:val="00AA3646"/>
    <w:rsid w:val="00AA3CC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D24"/>
    <w:rsid w:val="00AB00E1"/>
    <w:rsid w:val="00AB012C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07"/>
    <w:rsid w:val="00AB3080"/>
    <w:rsid w:val="00AB384D"/>
    <w:rsid w:val="00AB3A15"/>
    <w:rsid w:val="00AB3A72"/>
    <w:rsid w:val="00AB3CEF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7E1"/>
    <w:rsid w:val="00AB58CF"/>
    <w:rsid w:val="00AB5A02"/>
    <w:rsid w:val="00AB607B"/>
    <w:rsid w:val="00AB60E2"/>
    <w:rsid w:val="00AB615D"/>
    <w:rsid w:val="00AB648B"/>
    <w:rsid w:val="00AB6582"/>
    <w:rsid w:val="00AB65F5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1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CF"/>
    <w:rsid w:val="00AC7991"/>
    <w:rsid w:val="00AC7C7F"/>
    <w:rsid w:val="00AC7D98"/>
    <w:rsid w:val="00AD00C5"/>
    <w:rsid w:val="00AD02D1"/>
    <w:rsid w:val="00AD09F3"/>
    <w:rsid w:val="00AD165F"/>
    <w:rsid w:val="00AD16D3"/>
    <w:rsid w:val="00AD1A40"/>
    <w:rsid w:val="00AD2454"/>
    <w:rsid w:val="00AD24F9"/>
    <w:rsid w:val="00AD2794"/>
    <w:rsid w:val="00AD27FC"/>
    <w:rsid w:val="00AD28CC"/>
    <w:rsid w:val="00AD2DC5"/>
    <w:rsid w:val="00AD2EB8"/>
    <w:rsid w:val="00AD303E"/>
    <w:rsid w:val="00AD305C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AE7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C1A"/>
    <w:rsid w:val="00AE2D94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E8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4E7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4E7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B81"/>
    <w:rsid w:val="00AF7D92"/>
    <w:rsid w:val="00AF7DE9"/>
    <w:rsid w:val="00AF7FCB"/>
    <w:rsid w:val="00B0025F"/>
    <w:rsid w:val="00B00DF2"/>
    <w:rsid w:val="00B011CC"/>
    <w:rsid w:val="00B013CA"/>
    <w:rsid w:val="00B01B6E"/>
    <w:rsid w:val="00B01B9B"/>
    <w:rsid w:val="00B02203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B05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2D"/>
    <w:rsid w:val="00B112FE"/>
    <w:rsid w:val="00B115E4"/>
    <w:rsid w:val="00B11775"/>
    <w:rsid w:val="00B11F48"/>
    <w:rsid w:val="00B11F75"/>
    <w:rsid w:val="00B12066"/>
    <w:rsid w:val="00B1265F"/>
    <w:rsid w:val="00B12714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68A"/>
    <w:rsid w:val="00B15802"/>
    <w:rsid w:val="00B158F4"/>
    <w:rsid w:val="00B159FD"/>
    <w:rsid w:val="00B15A5E"/>
    <w:rsid w:val="00B15B89"/>
    <w:rsid w:val="00B15DD0"/>
    <w:rsid w:val="00B16119"/>
    <w:rsid w:val="00B1622E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2FF1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C66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245"/>
    <w:rsid w:val="00B33508"/>
    <w:rsid w:val="00B3377E"/>
    <w:rsid w:val="00B33AC8"/>
    <w:rsid w:val="00B33DD4"/>
    <w:rsid w:val="00B33FC4"/>
    <w:rsid w:val="00B341AA"/>
    <w:rsid w:val="00B34511"/>
    <w:rsid w:val="00B346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08F"/>
    <w:rsid w:val="00B452C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CD0"/>
    <w:rsid w:val="00B52F99"/>
    <w:rsid w:val="00B52FED"/>
    <w:rsid w:val="00B531D0"/>
    <w:rsid w:val="00B53259"/>
    <w:rsid w:val="00B5361B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1A"/>
    <w:rsid w:val="00B55ACA"/>
    <w:rsid w:val="00B55ACC"/>
    <w:rsid w:val="00B55C6D"/>
    <w:rsid w:val="00B56299"/>
    <w:rsid w:val="00B569DF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E02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D9"/>
    <w:rsid w:val="00B769EB"/>
    <w:rsid w:val="00B76BCD"/>
    <w:rsid w:val="00B76E5A"/>
    <w:rsid w:val="00B76EE9"/>
    <w:rsid w:val="00B76F28"/>
    <w:rsid w:val="00B76F2B"/>
    <w:rsid w:val="00B77014"/>
    <w:rsid w:val="00B77231"/>
    <w:rsid w:val="00B77303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0F83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3AF"/>
    <w:rsid w:val="00B8544A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5A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0BE"/>
    <w:rsid w:val="00B926C6"/>
    <w:rsid w:val="00B929B4"/>
    <w:rsid w:val="00B92C23"/>
    <w:rsid w:val="00B92CB4"/>
    <w:rsid w:val="00B92D25"/>
    <w:rsid w:val="00B93008"/>
    <w:rsid w:val="00B93191"/>
    <w:rsid w:val="00B93F4D"/>
    <w:rsid w:val="00B94026"/>
    <w:rsid w:val="00B9406D"/>
    <w:rsid w:val="00B94389"/>
    <w:rsid w:val="00B94501"/>
    <w:rsid w:val="00B94637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10A"/>
    <w:rsid w:val="00B962E6"/>
    <w:rsid w:val="00B963AD"/>
    <w:rsid w:val="00B96413"/>
    <w:rsid w:val="00B96495"/>
    <w:rsid w:val="00B9658C"/>
    <w:rsid w:val="00B9679B"/>
    <w:rsid w:val="00B96A8B"/>
    <w:rsid w:val="00B96AC3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2ED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3E0"/>
    <w:rsid w:val="00BA242B"/>
    <w:rsid w:val="00BA250B"/>
    <w:rsid w:val="00BA2AD8"/>
    <w:rsid w:val="00BA2B86"/>
    <w:rsid w:val="00BA2BC9"/>
    <w:rsid w:val="00BA2C14"/>
    <w:rsid w:val="00BA3725"/>
    <w:rsid w:val="00BA3B14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9FA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0C8"/>
    <w:rsid w:val="00BA7205"/>
    <w:rsid w:val="00BA75E0"/>
    <w:rsid w:val="00BA7601"/>
    <w:rsid w:val="00BA76A9"/>
    <w:rsid w:val="00BA7728"/>
    <w:rsid w:val="00BA77C5"/>
    <w:rsid w:val="00BA77FC"/>
    <w:rsid w:val="00BA7803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A16"/>
    <w:rsid w:val="00BB1D64"/>
    <w:rsid w:val="00BB1EC3"/>
    <w:rsid w:val="00BB1ECB"/>
    <w:rsid w:val="00BB2A06"/>
    <w:rsid w:val="00BB2B13"/>
    <w:rsid w:val="00BB2BDF"/>
    <w:rsid w:val="00BB2F36"/>
    <w:rsid w:val="00BB311F"/>
    <w:rsid w:val="00BB3456"/>
    <w:rsid w:val="00BB35D0"/>
    <w:rsid w:val="00BB38A5"/>
    <w:rsid w:val="00BB3A54"/>
    <w:rsid w:val="00BB3E2B"/>
    <w:rsid w:val="00BB429F"/>
    <w:rsid w:val="00BB47FA"/>
    <w:rsid w:val="00BB4972"/>
    <w:rsid w:val="00BB4C02"/>
    <w:rsid w:val="00BB4C8B"/>
    <w:rsid w:val="00BB52A5"/>
    <w:rsid w:val="00BB52E4"/>
    <w:rsid w:val="00BB5611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C7F2C"/>
    <w:rsid w:val="00BD001A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15B"/>
    <w:rsid w:val="00BE02B4"/>
    <w:rsid w:val="00BE02BD"/>
    <w:rsid w:val="00BE0324"/>
    <w:rsid w:val="00BE053D"/>
    <w:rsid w:val="00BE0BFB"/>
    <w:rsid w:val="00BE0CD6"/>
    <w:rsid w:val="00BE0FC2"/>
    <w:rsid w:val="00BE1086"/>
    <w:rsid w:val="00BE117C"/>
    <w:rsid w:val="00BE1548"/>
    <w:rsid w:val="00BE1854"/>
    <w:rsid w:val="00BE18FA"/>
    <w:rsid w:val="00BE1ABC"/>
    <w:rsid w:val="00BE1AE4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2E8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674"/>
    <w:rsid w:val="00BE6B10"/>
    <w:rsid w:val="00BE6BEC"/>
    <w:rsid w:val="00BE7203"/>
    <w:rsid w:val="00BE744F"/>
    <w:rsid w:val="00BE7558"/>
    <w:rsid w:val="00BE7649"/>
    <w:rsid w:val="00BE77C5"/>
    <w:rsid w:val="00BE7D51"/>
    <w:rsid w:val="00BE7D74"/>
    <w:rsid w:val="00BF02BB"/>
    <w:rsid w:val="00BF054C"/>
    <w:rsid w:val="00BF0602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7DC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2F96"/>
    <w:rsid w:val="00BF352A"/>
    <w:rsid w:val="00BF3669"/>
    <w:rsid w:val="00BF3C0D"/>
    <w:rsid w:val="00BF42CD"/>
    <w:rsid w:val="00BF43FB"/>
    <w:rsid w:val="00BF4438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D67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AE7"/>
    <w:rsid w:val="00C04419"/>
    <w:rsid w:val="00C046A7"/>
    <w:rsid w:val="00C046B2"/>
    <w:rsid w:val="00C04969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5B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1E0"/>
    <w:rsid w:val="00C126E0"/>
    <w:rsid w:val="00C12724"/>
    <w:rsid w:val="00C128BC"/>
    <w:rsid w:val="00C12E39"/>
    <w:rsid w:val="00C12EC3"/>
    <w:rsid w:val="00C1301B"/>
    <w:rsid w:val="00C1313F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E1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1B7"/>
    <w:rsid w:val="00C263FC"/>
    <w:rsid w:val="00C26504"/>
    <w:rsid w:val="00C26C63"/>
    <w:rsid w:val="00C2719B"/>
    <w:rsid w:val="00C272E8"/>
    <w:rsid w:val="00C274A2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0DE"/>
    <w:rsid w:val="00C31108"/>
    <w:rsid w:val="00C3119D"/>
    <w:rsid w:val="00C313E7"/>
    <w:rsid w:val="00C314B1"/>
    <w:rsid w:val="00C3190F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E7B"/>
    <w:rsid w:val="00C33EAA"/>
    <w:rsid w:val="00C33F21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6E39"/>
    <w:rsid w:val="00C370E1"/>
    <w:rsid w:val="00C37253"/>
    <w:rsid w:val="00C37A35"/>
    <w:rsid w:val="00C40359"/>
    <w:rsid w:val="00C40388"/>
    <w:rsid w:val="00C404D7"/>
    <w:rsid w:val="00C404EE"/>
    <w:rsid w:val="00C4081B"/>
    <w:rsid w:val="00C4092D"/>
    <w:rsid w:val="00C41079"/>
    <w:rsid w:val="00C412D2"/>
    <w:rsid w:val="00C412F9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23B"/>
    <w:rsid w:val="00C474D6"/>
    <w:rsid w:val="00C47538"/>
    <w:rsid w:val="00C476F2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156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045"/>
    <w:rsid w:val="00C561BC"/>
    <w:rsid w:val="00C56345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57B93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B0A"/>
    <w:rsid w:val="00C62CE7"/>
    <w:rsid w:val="00C6356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7CB"/>
    <w:rsid w:val="00C67989"/>
    <w:rsid w:val="00C67CD9"/>
    <w:rsid w:val="00C70084"/>
    <w:rsid w:val="00C7023F"/>
    <w:rsid w:val="00C7090B"/>
    <w:rsid w:val="00C70941"/>
    <w:rsid w:val="00C70A32"/>
    <w:rsid w:val="00C70B3C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3F6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4D"/>
    <w:rsid w:val="00C74BF4"/>
    <w:rsid w:val="00C74C65"/>
    <w:rsid w:val="00C74C93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03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215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B96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6DDD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A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C3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3EC"/>
    <w:rsid w:val="00CA5445"/>
    <w:rsid w:val="00CA5465"/>
    <w:rsid w:val="00CA5505"/>
    <w:rsid w:val="00CA586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16C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432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521"/>
    <w:rsid w:val="00CB5759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6C15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836"/>
    <w:rsid w:val="00CC0C74"/>
    <w:rsid w:val="00CC1411"/>
    <w:rsid w:val="00CC15E3"/>
    <w:rsid w:val="00CC180A"/>
    <w:rsid w:val="00CC195B"/>
    <w:rsid w:val="00CC209D"/>
    <w:rsid w:val="00CC2198"/>
    <w:rsid w:val="00CC22FC"/>
    <w:rsid w:val="00CC23F9"/>
    <w:rsid w:val="00CC2507"/>
    <w:rsid w:val="00CC26DB"/>
    <w:rsid w:val="00CC26FB"/>
    <w:rsid w:val="00CC2721"/>
    <w:rsid w:val="00CC284A"/>
    <w:rsid w:val="00CC29C0"/>
    <w:rsid w:val="00CC29D8"/>
    <w:rsid w:val="00CC300C"/>
    <w:rsid w:val="00CC312D"/>
    <w:rsid w:val="00CC34DB"/>
    <w:rsid w:val="00CC34F5"/>
    <w:rsid w:val="00CC35AE"/>
    <w:rsid w:val="00CC3690"/>
    <w:rsid w:val="00CC36EA"/>
    <w:rsid w:val="00CC37F5"/>
    <w:rsid w:val="00CC3B76"/>
    <w:rsid w:val="00CC3DAA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7B4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EB0"/>
    <w:rsid w:val="00CD5F63"/>
    <w:rsid w:val="00CD5F9D"/>
    <w:rsid w:val="00CD5FE1"/>
    <w:rsid w:val="00CD62BF"/>
    <w:rsid w:val="00CD63DF"/>
    <w:rsid w:val="00CD6598"/>
    <w:rsid w:val="00CD663B"/>
    <w:rsid w:val="00CD673E"/>
    <w:rsid w:val="00CD6CBC"/>
    <w:rsid w:val="00CD6CD8"/>
    <w:rsid w:val="00CD71B5"/>
    <w:rsid w:val="00CD739E"/>
    <w:rsid w:val="00CD761D"/>
    <w:rsid w:val="00CD76B5"/>
    <w:rsid w:val="00CD78B9"/>
    <w:rsid w:val="00CDB781"/>
    <w:rsid w:val="00CE06A3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4E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2B2"/>
    <w:rsid w:val="00CE4612"/>
    <w:rsid w:val="00CE46C6"/>
    <w:rsid w:val="00CE4C8E"/>
    <w:rsid w:val="00CE4F66"/>
    <w:rsid w:val="00CE5340"/>
    <w:rsid w:val="00CE53BB"/>
    <w:rsid w:val="00CE5DF0"/>
    <w:rsid w:val="00CE5F09"/>
    <w:rsid w:val="00CE610F"/>
    <w:rsid w:val="00CE61E9"/>
    <w:rsid w:val="00CE622C"/>
    <w:rsid w:val="00CE63AE"/>
    <w:rsid w:val="00CE6A4F"/>
    <w:rsid w:val="00CE6B96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F002F"/>
    <w:rsid w:val="00CF0199"/>
    <w:rsid w:val="00CF0246"/>
    <w:rsid w:val="00CF04B7"/>
    <w:rsid w:val="00CF0821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2FC"/>
    <w:rsid w:val="00CF4496"/>
    <w:rsid w:val="00CF44A0"/>
    <w:rsid w:val="00CF4ABD"/>
    <w:rsid w:val="00CF4BAC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850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EAD"/>
    <w:rsid w:val="00D01F3A"/>
    <w:rsid w:val="00D02698"/>
    <w:rsid w:val="00D02880"/>
    <w:rsid w:val="00D02EB0"/>
    <w:rsid w:val="00D0302E"/>
    <w:rsid w:val="00D0324B"/>
    <w:rsid w:val="00D03375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CF7"/>
    <w:rsid w:val="00D12E88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FC8"/>
    <w:rsid w:val="00D16FDD"/>
    <w:rsid w:val="00D172C9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58F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4BD"/>
    <w:rsid w:val="00D245C1"/>
    <w:rsid w:val="00D247EC"/>
    <w:rsid w:val="00D24959"/>
    <w:rsid w:val="00D249C1"/>
    <w:rsid w:val="00D24D5A"/>
    <w:rsid w:val="00D24F9B"/>
    <w:rsid w:val="00D25307"/>
    <w:rsid w:val="00D25352"/>
    <w:rsid w:val="00D25720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89"/>
    <w:rsid w:val="00D404F0"/>
    <w:rsid w:val="00D406D3"/>
    <w:rsid w:val="00D4081B"/>
    <w:rsid w:val="00D40926"/>
    <w:rsid w:val="00D40962"/>
    <w:rsid w:val="00D40AED"/>
    <w:rsid w:val="00D40E1A"/>
    <w:rsid w:val="00D413C3"/>
    <w:rsid w:val="00D41470"/>
    <w:rsid w:val="00D4176A"/>
    <w:rsid w:val="00D41C4F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1BE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276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FE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0EC"/>
    <w:rsid w:val="00D54141"/>
    <w:rsid w:val="00D54255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1BBE"/>
    <w:rsid w:val="00D6223A"/>
    <w:rsid w:val="00D623EA"/>
    <w:rsid w:val="00D6240D"/>
    <w:rsid w:val="00D624D1"/>
    <w:rsid w:val="00D6258D"/>
    <w:rsid w:val="00D625A9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ABD"/>
    <w:rsid w:val="00D65BFB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5CC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5D2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6F2"/>
    <w:rsid w:val="00D73C57"/>
    <w:rsid w:val="00D741B8"/>
    <w:rsid w:val="00D742FF"/>
    <w:rsid w:val="00D74832"/>
    <w:rsid w:val="00D74876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ADC"/>
    <w:rsid w:val="00D76E19"/>
    <w:rsid w:val="00D76F29"/>
    <w:rsid w:val="00D76F37"/>
    <w:rsid w:val="00D77413"/>
    <w:rsid w:val="00D774C1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3FC1"/>
    <w:rsid w:val="00D84323"/>
    <w:rsid w:val="00D84387"/>
    <w:rsid w:val="00D84600"/>
    <w:rsid w:val="00D8463F"/>
    <w:rsid w:val="00D84752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9DB"/>
    <w:rsid w:val="00D85B37"/>
    <w:rsid w:val="00D85D84"/>
    <w:rsid w:val="00D85E23"/>
    <w:rsid w:val="00D85E66"/>
    <w:rsid w:val="00D85F20"/>
    <w:rsid w:val="00D866E2"/>
    <w:rsid w:val="00D8678E"/>
    <w:rsid w:val="00D871B6"/>
    <w:rsid w:val="00D87307"/>
    <w:rsid w:val="00D874DF"/>
    <w:rsid w:val="00D875B8"/>
    <w:rsid w:val="00D87A12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4BB"/>
    <w:rsid w:val="00D9180A"/>
    <w:rsid w:val="00D9201C"/>
    <w:rsid w:val="00D92075"/>
    <w:rsid w:val="00D922A9"/>
    <w:rsid w:val="00D92A1D"/>
    <w:rsid w:val="00D9306D"/>
    <w:rsid w:val="00D930E1"/>
    <w:rsid w:val="00D931C3"/>
    <w:rsid w:val="00D93545"/>
    <w:rsid w:val="00D9354D"/>
    <w:rsid w:val="00D935C0"/>
    <w:rsid w:val="00D93643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A8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22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A60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AE3"/>
    <w:rsid w:val="00DB0D2A"/>
    <w:rsid w:val="00DB0F2C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7B9"/>
    <w:rsid w:val="00DB39D4"/>
    <w:rsid w:val="00DB3A1A"/>
    <w:rsid w:val="00DB3A47"/>
    <w:rsid w:val="00DB3F17"/>
    <w:rsid w:val="00DB3FE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8B1"/>
    <w:rsid w:val="00DC0ABC"/>
    <w:rsid w:val="00DC0B14"/>
    <w:rsid w:val="00DC0EA9"/>
    <w:rsid w:val="00DC1070"/>
    <w:rsid w:val="00DC116E"/>
    <w:rsid w:val="00DC1AB5"/>
    <w:rsid w:val="00DC1FC3"/>
    <w:rsid w:val="00DC2120"/>
    <w:rsid w:val="00DC2E2C"/>
    <w:rsid w:val="00DC2F5A"/>
    <w:rsid w:val="00DC2F6A"/>
    <w:rsid w:val="00DC318A"/>
    <w:rsid w:val="00DC33A1"/>
    <w:rsid w:val="00DC367C"/>
    <w:rsid w:val="00DC3995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8A7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61D"/>
    <w:rsid w:val="00DE26DA"/>
    <w:rsid w:val="00DE2C49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07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01B"/>
    <w:rsid w:val="00DF01B4"/>
    <w:rsid w:val="00DF0215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2329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AA0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3E6C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5FF7"/>
    <w:rsid w:val="00E06175"/>
    <w:rsid w:val="00E0658D"/>
    <w:rsid w:val="00E068BC"/>
    <w:rsid w:val="00E06E9A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661"/>
    <w:rsid w:val="00E25A19"/>
    <w:rsid w:val="00E25B15"/>
    <w:rsid w:val="00E25C03"/>
    <w:rsid w:val="00E25E9F"/>
    <w:rsid w:val="00E25F9D"/>
    <w:rsid w:val="00E25FAA"/>
    <w:rsid w:val="00E26483"/>
    <w:rsid w:val="00E26727"/>
    <w:rsid w:val="00E268C8"/>
    <w:rsid w:val="00E26970"/>
    <w:rsid w:val="00E26BAF"/>
    <w:rsid w:val="00E26BED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2"/>
    <w:rsid w:val="00E37DD6"/>
    <w:rsid w:val="00E37EBA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05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EC2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0C63"/>
    <w:rsid w:val="00E51033"/>
    <w:rsid w:val="00E5111C"/>
    <w:rsid w:val="00E51150"/>
    <w:rsid w:val="00E511FD"/>
    <w:rsid w:val="00E51509"/>
    <w:rsid w:val="00E51DC4"/>
    <w:rsid w:val="00E521D5"/>
    <w:rsid w:val="00E52302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57"/>
    <w:rsid w:val="00E56A6D"/>
    <w:rsid w:val="00E56B8D"/>
    <w:rsid w:val="00E56E3C"/>
    <w:rsid w:val="00E570E3"/>
    <w:rsid w:val="00E5772F"/>
    <w:rsid w:val="00E5797C"/>
    <w:rsid w:val="00E57A35"/>
    <w:rsid w:val="00E57A7D"/>
    <w:rsid w:val="00E57E1A"/>
    <w:rsid w:val="00E60439"/>
    <w:rsid w:val="00E604C4"/>
    <w:rsid w:val="00E60809"/>
    <w:rsid w:val="00E60AD3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8E0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2C"/>
    <w:rsid w:val="00E713D4"/>
    <w:rsid w:val="00E7161B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DF7"/>
    <w:rsid w:val="00E74E2F"/>
    <w:rsid w:val="00E74F5D"/>
    <w:rsid w:val="00E75093"/>
    <w:rsid w:val="00E754EF"/>
    <w:rsid w:val="00E755CB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596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B3D4"/>
    <w:rsid w:val="00E900E0"/>
    <w:rsid w:val="00E907E4"/>
    <w:rsid w:val="00E909AF"/>
    <w:rsid w:val="00E90A24"/>
    <w:rsid w:val="00E90C34"/>
    <w:rsid w:val="00E90F33"/>
    <w:rsid w:val="00E9101D"/>
    <w:rsid w:val="00E914A4"/>
    <w:rsid w:val="00E915B5"/>
    <w:rsid w:val="00E915FC"/>
    <w:rsid w:val="00E919AC"/>
    <w:rsid w:val="00E91A3E"/>
    <w:rsid w:val="00E91A6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707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59E1"/>
    <w:rsid w:val="00E9616B"/>
    <w:rsid w:val="00E962F9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0F2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E8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6AC"/>
    <w:rsid w:val="00EA76F6"/>
    <w:rsid w:val="00EA772F"/>
    <w:rsid w:val="00EA776F"/>
    <w:rsid w:val="00EA798D"/>
    <w:rsid w:val="00EA79BB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C45"/>
    <w:rsid w:val="00EB6D14"/>
    <w:rsid w:val="00EB6DD4"/>
    <w:rsid w:val="00EB703A"/>
    <w:rsid w:val="00EB7085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76B"/>
    <w:rsid w:val="00EC181F"/>
    <w:rsid w:val="00EC1B86"/>
    <w:rsid w:val="00EC1CB2"/>
    <w:rsid w:val="00EC1CEA"/>
    <w:rsid w:val="00EC204E"/>
    <w:rsid w:val="00EC23C1"/>
    <w:rsid w:val="00EC249E"/>
    <w:rsid w:val="00EC24DC"/>
    <w:rsid w:val="00EC2BA9"/>
    <w:rsid w:val="00EC2CFF"/>
    <w:rsid w:val="00EC2DFB"/>
    <w:rsid w:val="00EC2FA4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CB5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44D"/>
    <w:rsid w:val="00ED3564"/>
    <w:rsid w:val="00ED3775"/>
    <w:rsid w:val="00ED385D"/>
    <w:rsid w:val="00ED3884"/>
    <w:rsid w:val="00ED3964"/>
    <w:rsid w:val="00ED3ADF"/>
    <w:rsid w:val="00ED3B11"/>
    <w:rsid w:val="00ED3ECD"/>
    <w:rsid w:val="00ED3F1A"/>
    <w:rsid w:val="00ED4113"/>
    <w:rsid w:val="00ED4296"/>
    <w:rsid w:val="00ED42E2"/>
    <w:rsid w:val="00ED42F2"/>
    <w:rsid w:val="00ED44F8"/>
    <w:rsid w:val="00ED4982"/>
    <w:rsid w:val="00ED4A6D"/>
    <w:rsid w:val="00ED4CCC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D54"/>
    <w:rsid w:val="00EE0DC1"/>
    <w:rsid w:val="00EE0E5D"/>
    <w:rsid w:val="00EE11C2"/>
    <w:rsid w:val="00EE16D5"/>
    <w:rsid w:val="00EE1C1A"/>
    <w:rsid w:val="00EE1C61"/>
    <w:rsid w:val="00EE1DA7"/>
    <w:rsid w:val="00EE2476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4C75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47E"/>
    <w:rsid w:val="00EF158A"/>
    <w:rsid w:val="00EF1FCB"/>
    <w:rsid w:val="00EF21C3"/>
    <w:rsid w:val="00EF25D9"/>
    <w:rsid w:val="00EF2BC5"/>
    <w:rsid w:val="00EF2C14"/>
    <w:rsid w:val="00EF2DC3"/>
    <w:rsid w:val="00EF2E6B"/>
    <w:rsid w:val="00EF2E77"/>
    <w:rsid w:val="00EF2EF8"/>
    <w:rsid w:val="00EF3133"/>
    <w:rsid w:val="00EF3554"/>
    <w:rsid w:val="00EF4099"/>
    <w:rsid w:val="00EF4205"/>
    <w:rsid w:val="00EF425B"/>
    <w:rsid w:val="00EF431E"/>
    <w:rsid w:val="00EF4375"/>
    <w:rsid w:val="00EF43B4"/>
    <w:rsid w:val="00EF44CD"/>
    <w:rsid w:val="00EF450D"/>
    <w:rsid w:val="00EF459E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CF5"/>
    <w:rsid w:val="00EF6DE4"/>
    <w:rsid w:val="00EF6DEE"/>
    <w:rsid w:val="00EF712F"/>
    <w:rsid w:val="00EF7195"/>
    <w:rsid w:val="00EF7267"/>
    <w:rsid w:val="00EF72F9"/>
    <w:rsid w:val="00EF74FB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53E"/>
    <w:rsid w:val="00F01655"/>
    <w:rsid w:val="00F01E41"/>
    <w:rsid w:val="00F01E6B"/>
    <w:rsid w:val="00F01F2A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5ED"/>
    <w:rsid w:val="00F10A79"/>
    <w:rsid w:val="00F10AE4"/>
    <w:rsid w:val="00F10CB9"/>
    <w:rsid w:val="00F10EA4"/>
    <w:rsid w:val="00F110CD"/>
    <w:rsid w:val="00F110D5"/>
    <w:rsid w:val="00F111BC"/>
    <w:rsid w:val="00F11434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42EE"/>
    <w:rsid w:val="00F14435"/>
    <w:rsid w:val="00F14716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739"/>
    <w:rsid w:val="00F167E7"/>
    <w:rsid w:val="00F168AC"/>
    <w:rsid w:val="00F16C50"/>
    <w:rsid w:val="00F16DE2"/>
    <w:rsid w:val="00F171F6"/>
    <w:rsid w:val="00F17EE9"/>
    <w:rsid w:val="00F2012D"/>
    <w:rsid w:val="00F204B9"/>
    <w:rsid w:val="00F2052B"/>
    <w:rsid w:val="00F207DA"/>
    <w:rsid w:val="00F2086A"/>
    <w:rsid w:val="00F20B8C"/>
    <w:rsid w:val="00F20E4C"/>
    <w:rsid w:val="00F211EC"/>
    <w:rsid w:val="00F21C37"/>
    <w:rsid w:val="00F21D21"/>
    <w:rsid w:val="00F21F0A"/>
    <w:rsid w:val="00F22141"/>
    <w:rsid w:val="00F22183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C09"/>
    <w:rsid w:val="00F23FC2"/>
    <w:rsid w:val="00F24261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D78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CFF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E85"/>
    <w:rsid w:val="00F40F1E"/>
    <w:rsid w:val="00F40FC0"/>
    <w:rsid w:val="00F4106A"/>
    <w:rsid w:val="00F42048"/>
    <w:rsid w:val="00F42493"/>
    <w:rsid w:val="00F425D2"/>
    <w:rsid w:val="00F4275C"/>
    <w:rsid w:val="00F427E5"/>
    <w:rsid w:val="00F429C1"/>
    <w:rsid w:val="00F42A7E"/>
    <w:rsid w:val="00F42AD4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4C4"/>
    <w:rsid w:val="00F445D5"/>
    <w:rsid w:val="00F4471D"/>
    <w:rsid w:val="00F44722"/>
    <w:rsid w:val="00F44731"/>
    <w:rsid w:val="00F44A62"/>
    <w:rsid w:val="00F45323"/>
    <w:rsid w:val="00F45332"/>
    <w:rsid w:val="00F453F0"/>
    <w:rsid w:val="00F45641"/>
    <w:rsid w:val="00F45693"/>
    <w:rsid w:val="00F45960"/>
    <w:rsid w:val="00F45EC8"/>
    <w:rsid w:val="00F460B4"/>
    <w:rsid w:val="00F4638F"/>
    <w:rsid w:val="00F466A9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791"/>
    <w:rsid w:val="00F55DC2"/>
    <w:rsid w:val="00F55F5E"/>
    <w:rsid w:val="00F56031"/>
    <w:rsid w:val="00F56035"/>
    <w:rsid w:val="00F560BA"/>
    <w:rsid w:val="00F560FE"/>
    <w:rsid w:val="00F5686A"/>
    <w:rsid w:val="00F56970"/>
    <w:rsid w:val="00F56F29"/>
    <w:rsid w:val="00F56F32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7B8"/>
    <w:rsid w:val="00F628F5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7AE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C7"/>
    <w:rsid w:val="00F67EDD"/>
    <w:rsid w:val="00F7014F"/>
    <w:rsid w:val="00F701FA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94D"/>
    <w:rsid w:val="00F72A3E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FB6"/>
    <w:rsid w:val="00F750DB"/>
    <w:rsid w:val="00F75330"/>
    <w:rsid w:val="00F75B66"/>
    <w:rsid w:val="00F760E4"/>
    <w:rsid w:val="00F76365"/>
    <w:rsid w:val="00F7652B"/>
    <w:rsid w:val="00F76560"/>
    <w:rsid w:val="00F767DF"/>
    <w:rsid w:val="00F76BD9"/>
    <w:rsid w:val="00F76CC5"/>
    <w:rsid w:val="00F7707C"/>
    <w:rsid w:val="00F772F0"/>
    <w:rsid w:val="00F7743E"/>
    <w:rsid w:val="00F7745B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865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192"/>
    <w:rsid w:val="00F9054D"/>
    <w:rsid w:val="00F90FF8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B1E"/>
    <w:rsid w:val="00F92B3D"/>
    <w:rsid w:val="00F92C42"/>
    <w:rsid w:val="00F92E82"/>
    <w:rsid w:val="00F9310D"/>
    <w:rsid w:val="00F93199"/>
    <w:rsid w:val="00F933F2"/>
    <w:rsid w:val="00F9350F"/>
    <w:rsid w:val="00F93746"/>
    <w:rsid w:val="00F93881"/>
    <w:rsid w:val="00F9397A"/>
    <w:rsid w:val="00F93A37"/>
    <w:rsid w:val="00F93AB2"/>
    <w:rsid w:val="00F93CC5"/>
    <w:rsid w:val="00F93FAA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13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1DC"/>
    <w:rsid w:val="00FA7528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16"/>
    <w:rsid w:val="00FB3071"/>
    <w:rsid w:val="00FB3624"/>
    <w:rsid w:val="00FB3661"/>
    <w:rsid w:val="00FB3750"/>
    <w:rsid w:val="00FB3B05"/>
    <w:rsid w:val="00FB3CB7"/>
    <w:rsid w:val="00FB3CFE"/>
    <w:rsid w:val="00FB3E10"/>
    <w:rsid w:val="00FB3F1F"/>
    <w:rsid w:val="00FB401D"/>
    <w:rsid w:val="00FB41FC"/>
    <w:rsid w:val="00FB4B8A"/>
    <w:rsid w:val="00FB4DE5"/>
    <w:rsid w:val="00FB4F43"/>
    <w:rsid w:val="00FB5010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58B"/>
    <w:rsid w:val="00FB762C"/>
    <w:rsid w:val="00FB7A0B"/>
    <w:rsid w:val="00FB7E61"/>
    <w:rsid w:val="00FB7F58"/>
    <w:rsid w:val="00FC0065"/>
    <w:rsid w:val="00FC040C"/>
    <w:rsid w:val="00FC05F1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21"/>
    <w:rsid w:val="00FC4128"/>
    <w:rsid w:val="00FC43CE"/>
    <w:rsid w:val="00FC43E7"/>
    <w:rsid w:val="00FC4521"/>
    <w:rsid w:val="00FC463B"/>
    <w:rsid w:val="00FC47A6"/>
    <w:rsid w:val="00FC48BE"/>
    <w:rsid w:val="00FC4AC5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1CF"/>
    <w:rsid w:val="00FD0202"/>
    <w:rsid w:val="00FD0576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3BB"/>
    <w:rsid w:val="00FD6564"/>
    <w:rsid w:val="00FD6633"/>
    <w:rsid w:val="00FD66C7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206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0DA3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4A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7FB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A56"/>
    <w:rsid w:val="00FF4C2E"/>
    <w:rsid w:val="00FF4C8E"/>
    <w:rsid w:val="00FF4EAA"/>
    <w:rsid w:val="00FF4F8A"/>
    <w:rsid w:val="00FF4F92"/>
    <w:rsid w:val="00FF54EB"/>
    <w:rsid w:val="00FF560F"/>
    <w:rsid w:val="00FF5844"/>
    <w:rsid w:val="00FF59AE"/>
    <w:rsid w:val="00FF5C2A"/>
    <w:rsid w:val="00FF5EE1"/>
    <w:rsid w:val="00FF5FD2"/>
    <w:rsid w:val="00FF61A8"/>
    <w:rsid w:val="00FF66B8"/>
    <w:rsid w:val="00FF6700"/>
    <w:rsid w:val="00FF674F"/>
    <w:rsid w:val="00FF6822"/>
    <w:rsid w:val="00FF698D"/>
    <w:rsid w:val="00FF69FF"/>
    <w:rsid w:val="00FF6D6A"/>
    <w:rsid w:val="00FF705E"/>
    <w:rsid w:val="00FF73D0"/>
    <w:rsid w:val="00FF75B0"/>
    <w:rsid w:val="00FF7979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69228E"/>
    <w:rsid w:val="0C735ABD"/>
    <w:rsid w:val="0CD48F6A"/>
    <w:rsid w:val="0CDDF806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AA0B22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14B622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59C599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9DB169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3EBC0A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898721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119089"/>
    <w:rsid w:val="537FBF6B"/>
    <w:rsid w:val="539C8CEF"/>
    <w:rsid w:val="53BCCEC7"/>
    <w:rsid w:val="53D98FE5"/>
    <w:rsid w:val="53E6BB48"/>
    <w:rsid w:val="53E849E2"/>
    <w:rsid w:val="5435BC66"/>
    <w:rsid w:val="545489EB"/>
    <w:rsid w:val="5469843E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4A9D9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348687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0EB46F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154988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87F5BC5F-7674-471F-9F3B-6A8599E4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4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ind w:left="1260" w:hanging="4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 w:hanging="4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2100" w:hanging="4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8C4C41"/>
    <w:rPr>
      <w:rFonts w:ascii="Times New Roman" w:hAnsi="Times New Roman"/>
      <w:sz w:val="20"/>
      <w:lang w:eastAsia="zh-CN"/>
    </w:rPr>
  </w:style>
  <w:style w:type="table" w:customStyle="1" w:styleId="TableGrid1">
    <w:name w:val="TableGrid1"/>
    <w:basedOn w:val="TableNormal"/>
    <w:next w:val="TableGrid"/>
    <w:qFormat/>
    <w:rsid w:val="00C832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423EE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D540E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RBI5PAMIO524-1616901215-60953</_dlc_DocId>
    <_dlc_DocIdUrl xmlns="71c5aaf6-e6ce-465b-b873-5148d2a4c105">
      <Url>https://nokia.sharepoint.com/sites/gxp/_layouts/15/DocIdRedir.aspx?ID=RBI5PAMIO524-1616901215-60953</Url>
      <Description>RBI5PAMIO524-1616901215-60953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B5CBA1-9673-4145-B2F3-8DB27A307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215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499</cp:revision>
  <cp:lastPrinted>2016-06-24T02:35:00Z</cp:lastPrinted>
  <dcterms:created xsi:type="dcterms:W3CDTF">2024-08-08T15:52:00Z</dcterms:created>
  <dcterms:modified xsi:type="dcterms:W3CDTF">2025-11-07T13:02:00Z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89eda432-f39f-44da-bbea-b9630b5524ef</vt:lpwstr>
  </property>
  <property fmtid="{D5CDD505-2E9C-101B-9397-08002B2CF9AE}" pid="9" name="MediaServiceImageTags">
    <vt:lpwstr/>
  </property>
</Properties>
</file>